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BEA760" w14:textId="66A3575B" w:rsidR="00311A2B" w:rsidRPr="0011411F" w:rsidRDefault="002468D9" w:rsidP="00284962">
      <w:pPr>
        <w:spacing w:before="120"/>
        <w:jc w:val="center"/>
        <w:rPr>
          <w:rFonts w:asciiTheme="minorHAnsi" w:hAnsiTheme="minorHAnsi" w:cstheme="minorHAnsi"/>
          <w:b/>
          <w:bCs/>
          <w:caps/>
          <w:sz w:val="28"/>
          <w:szCs w:val="28"/>
        </w:rPr>
      </w:pPr>
      <w:r w:rsidRPr="00047177">
        <w:rPr>
          <w:rFonts w:asciiTheme="minorHAnsi" w:hAnsiTheme="minorHAnsi" w:cstheme="minorHAnsi"/>
          <w:b/>
          <w:bCs/>
          <w:caps/>
          <w:sz w:val="28"/>
          <w:szCs w:val="28"/>
        </w:rPr>
        <w:t xml:space="preserve">Seznam </w:t>
      </w:r>
      <w:r w:rsidRPr="0011411F">
        <w:rPr>
          <w:rFonts w:asciiTheme="minorHAnsi" w:hAnsiTheme="minorHAnsi" w:cstheme="minorHAnsi"/>
          <w:b/>
          <w:bCs/>
          <w:caps/>
          <w:sz w:val="28"/>
          <w:szCs w:val="28"/>
        </w:rPr>
        <w:t>usposobljenih strokovnjakov</w:t>
      </w:r>
    </w:p>
    <w:p w14:paraId="5DA3C0AA" w14:textId="399029D1" w:rsidR="008372D0" w:rsidRPr="0011411F" w:rsidRDefault="00E40C18" w:rsidP="003541DE">
      <w:pPr>
        <w:jc w:val="center"/>
        <w:rPr>
          <w:rFonts w:asciiTheme="minorHAnsi" w:hAnsiTheme="minorHAnsi" w:cstheme="minorHAnsi"/>
          <w:b/>
          <w:bCs/>
          <w:sz w:val="22"/>
        </w:rPr>
      </w:pPr>
      <w:r w:rsidRPr="0011411F">
        <w:rPr>
          <w:rFonts w:asciiTheme="minorHAnsi" w:hAnsiTheme="minorHAnsi" w:cstheme="minorHAnsi"/>
          <w:b/>
          <w:bCs/>
          <w:sz w:val="22"/>
        </w:rPr>
        <w:t>(</w:t>
      </w:r>
      <w:r w:rsidR="00B5774F" w:rsidRPr="0011411F">
        <w:rPr>
          <w:rFonts w:asciiTheme="minorHAnsi" w:hAnsiTheme="minorHAnsi" w:cstheme="minorHAnsi"/>
          <w:b/>
          <w:bCs/>
          <w:sz w:val="22"/>
        </w:rPr>
        <w:t>Izobrazba in strokovna usposobljenost kadra</w:t>
      </w:r>
      <w:r w:rsidRPr="0011411F">
        <w:rPr>
          <w:rFonts w:asciiTheme="minorHAnsi" w:hAnsiTheme="minorHAnsi" w:cstheme="minorHAnsi"/>
          <w:b/>
          <w:bCs/>
          <w:sz w:val="22"/>
        </w:rPr>
        <w:t>)</w:t>
      </w:r>
    </w:p>
    <w:p w14:paraId="6784094D" w14:textId="158043C6" w:rsidR="00B10CB4" w:rsidRPr="0011411F" w:rsidRDefault="008372D0" w:rsidP="006A5EE1">
      <w:pPr>
        <w:jc w:val="center"/>
        <w:rPr>
          <w:rFonts w:asciiTheme="minorHAnsi" w:hAnsiTheme="minorHAnsi" w:cstheme="minorHAnsi"/>
          <w:b/>
          <w:bCs/>
        </w:rPr>
      </w:pPr>
      <w:r w:rsidRPr="0011411F">
        <w:rPr>
          <w:rFonts w:asciiTheme="minorHAnsi" w:eastAsia="Times New Roman" w:hAnsiTheme="minorHAnsi" w:cstheme="minorHAnsi"/>
          <w:szCs w:val="20"/>
        </w:rPr>
        <w:t>za javno naročilo</w:t>
      </w:r>
      <w:r w:rsidR="00EC6BC4" w:rsidRPr="0011411F">
        <w:rPr>
          <w:rFonts w:asciiTheme="minorHAnsi" w:eastAsia="Times New Roman" w:hAnsiTheme="minorHAnsi" w:cstheme="minorHAnsi"/>
          <w:sz w:val="22"/>
        </w:rPr>
        <w:br/>
      </w:r>
      <w:r w:rsidR="00A42C7D" w:rsidRPr="00A42C7D">
        <w:rPr>
          <w:rFonts w:asciiTheme="minorHAnsi" w:hAnsiTheme="minorHAnsi" w:cstheme="minorHAnsi"/>
          <w:b/>
          <w:bCs/>
        </w:rPr>
        <w:t xml:space="preserve">»Izdelava projektne dokumentacije, vključno s projektantskim nadzorom za </w:t>
      </w:r>
      <w:r w:rsidR="00381D78">
        <w:rPr>
          <w:rFonts w:asciiTheme="minorHAnsi" w:hAnsiTheme="minorHAnsi" w:cstheme="minorHAnsi"/>
          <w:b/>
          <w:bCs/>
        </w:rPr>
        <w:t>r</w:t>
      </w:r>
      <w:r w:rsidR="00381D78" w:rsidRPr="00381D78">
        <w:rPr>
          <w:rFonts w:asciiTheme="minorHAnsi" w:hAnsiTheme="minorHAnsi" w:cstheme="minorHAnsi"/>
          <w:b/>
          <w:bCs/>
        </w:rPr>
        <w:t>ekonstrukcij</w:t>
      </w:r>
      <w:r w:rsidR="00381D78">
        <w:rPr>
          <w:rFonts w:asciiTheme="minorHAnsi" w:hAnsiTheme="minorHAnsi" w:cstheme="minorHAnsi"/>
          <w:b/>
          <w:bCs/>
        </w:rPr>
        <w:t>o</w:t>
      </w:r>
      <w:r w:rsidR="00381D78" w:rsidRPr="00381D78">
        <w:rPr>
          <w:rFonts w:asciiTheme="minorHAnsi" w:hAnsiTheme="minorHAnsi" w:cstheme="minorHAnsi"/>
          <w:b/>
          <w:bCs/>
        </w:rPr>
        <w:t xml:space="preserve"> in novogradnj</w:t>
      </w:r>
      <w:r w:rsidR="00381D78">
        <w:rPr>
          <w:rFonts w:asciiTheme="minorHAnsi" w:hAnsiTheme="minorHAnsi" w:cstheme="minorHAnsi"/>
          <w:b/>
          <w:bCs/>
        </w:rPr>
        <w:t>o</w:t>
      </w:r>
      <w:r w:rsidR="00381D78" w:rsidRPr="00381D78">
        <w:rPr>
          <w:rFonts w:asciiTheme="minorHAnsi" w:hAnsiTheme="minorHAnsi" w:cstheme="minorHAnsi"/>
          <w:b/>
          <w:bCs/>
        </w:rPr>
        <w:t xml:space="preserve"> Fakultete za gradbeništvo, prometno inženirstvo in arhitekturo Univerze v Mariboru (FGPA) kot del projekta »Celostna prenova in dograditev objektov Tehniških fakultet Univerze v Mariboru- 1. faza« v sklopu platforme INNOVUM</w:t>
      </w:r>
      <w:r w:rsidR="00A42C7D" w:rsidRPr="00A42C7D">
        <w:rPr>
          <w:rFonts w:asciiTheme="minorHAnsi" w:hAnsiTheme="minorHAnsi" w:cstheme="minorHAnsi"/>
          <w:b/>
          <w:bCs/>
        </w:rPr>
        <w:t>«</w:t>
      </w:r>
    </w:p>
    <w:p w14:paraId="6CA6AB66" w14:textId="7FCC4400" w:rsidR="00FA140A" w:rsidRPr="0011411F" w:rsidRDefault="00FA140A" w:rsidP="00284962">
      <w:pPr>
        <w:jc w:val="center"/>
        <w:rPr>
          <w:rFonts w:asciiTheme="minorHAnsi" w:hAnsiTheme="minorHAnsi" w:cstheme="minorHAnsi"/>
          <w:b/>
          <w:bCs/>
        </w:rPr>
      </w:pPr>
    </w:p>
    <w:p w14:paraId="2DDD7795" w14:textId="77777777" w:rsidR="003756BD" w:rsidRPr="004A4A07" w:rsidRDefault="003756BD" w:rsidP="00B10CB4">
      <w:pPr>
        <w:spacing w:after="120"/>
        <w:jc w:val="center"/>
        <w:rPr>
          <w:rFonts w:asciiTheme="minorHAnsi" w:hAnsiTheme="minorHAnsi" w:cstheme="minorHAnsi"/>
          <w:b/>
          <w:bCs/>
        </w:rPr>
      </w:pPr>
    </w:p>
    <w:p w14:paraId="2FB70E3B" w14:textId="4C25CE66" w:rsidR="00CD7529" w:rsidRPr="00201846" w:rsidRDefault="00CD7529" w:rsidP="003756BD">
      <w:pPr>
        <w:pBdr>
          <w:bottom w:val="single" w:sz="4" w:space="1" w:color="auto"/>
        </w:pBdr>
        <w:spacing w:before="12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Naziv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2016954118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2016954118"/>
    </w:p>
    <w:p w14:paraId="1CA9B5BF" w14:textId="77777777" w:rsidR="00CD7529" w:rsidRPr="00201846" w:rsidRDefault="00CD7529" w:rsidP="00CD7529">
      <w:pPr>
        <w:rPr>
          <w:rFonts w:asciiTheme="minorHAnsi" w:hAnsiTheme="minorHAnsi" w:cstheme="minorHAnsi"/>
          <w:sz w:val="18"/>
          <w:szCs w:val="18"/>
        </w:rPr>
      </w:pPr>
    </w:p>
    <w:p w14:paraId="71905EB7" w14:textId="6555D2F2" w:rsidR="00CD7529" w:rsidRPr="00201846" w:rsidRDefault="00CD7529" w:rsidP="003756BD">
      <w:pPr>
        <w:pBdr>
          <w:bottom w:val="single" w:sz="4" w:space="1" w:color="auto"/>
        </w:pBdr>
        <w:spacing w:after="240"/>
        <w:rPr>
          <w:rFonts w:asciiTheme="minorHAnsi" w:hAnsiTheme="minorHAnsi" w:cstheme="minorHAnsi"/>
          <w:sz w:val="18"/>
          <w:szCs w:val="18"/>
        </w:rPr>
      </w:pPr>
      <w:r w:rsidRPr="00201846">
        <w:rPr>
          <w:rFonts w:asciiTheme="minorHAnsi" w:hAnsiTheme="minorHAnsi" w:cstheme="minorHAnsi"/>
          <w:sz w:val="18"/>
          <w:szCs w:val="18"/>
        </w:rPr>
        <w:t xml:space="preserve">Naslov </w:t>
      </w:r>
      <w:r w:rsidR="003C1751" w:rsidRPr="00201846">
        <w:rPr>
          <w:rFonts w:asciiTheme="minorHAnsi" w:hAnsiTheme="minorHAnsi" w:cstheme="minorHAnsi"/>
          <w:sz w:val="18"/>
          <w:szCs w:val="18"/>
        </w:rPr>
        <w:t>ponudnika</w:t>
      </w:r>
      <w:r w:rsidRPr="00201846">
        <w:rPr>
          <w:rFonts w:asciiTheme="minorHAnsi" w:hAnsiTheme="minorHAnsi" w:cstheme="minorHAnsi"/>
          <w:sz w:val="18"/>
          <w:szCs w:val="18"/>
        </w:rPr>
        <w:t xml:space="preserve">: </w:t>
      </w:r>
      <w:permStart w:id="1119643653" w:edGrp="everyone"/>
      <w:r w:rsidR="002F4812" w:rsidRPr="00D03ED5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2F4812" w:rsidRPr="00D03ED5">
        <w:rPr>
          <w:rFonts w:ascii="Calibri" w:hAnsi="Calibri" w:cs="Calibri"/>
          <w:bCs/>
          <w:iCs/>
          <w:szCs w:val="20"/>
        </w:rPr>
        <w:instrText xml:space="preserve"> FORMTEXT </w:instrText>
      </w:r>
      <w:r w:rsidR="002F4812" w:rsidRPr="00D03ED5">
        <w:rPr>
          <w:rFonts w:ascii="Calibri" w:hAnsi="Calibri" w:cs="Calibri"/>
          <w:bCs/>
          <w:iCs/>
          <w:szCs w:val="20"/>
        </w:rPr>
      </w:r>
      <w:r w:rsidR="002F4812" w:rsidRPr="00D03ED5">
        <w:rPr>
          <w:rFonts w:ascii="Calibri" w:hAnsi="Calibri" w:cs="Calibri"/>
          <w:bCs/>
          <w:iCs/>
          <w:szCs w:val="20"/>
        </w:rPr>
        <w:fldChar w:fldCharType="separate"/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noProof/>
          <w:szCs w:val="20"/>
        </w:rPr>
        <w:t> </w:t>
      </w:r>
      <w:r w:rsidR="002F4812" w:rsidRPr="00D03ED5">
        <w:rPr>
          <w:rFonts w:ascii="Calibri" w:hAnsi="Calibri" w:cs="Calibri"/>
          <w:bCs/>
          <w:iCs/>
          <w:szCs w:val="20"/>
        </w:rPr>
        <w:fldChar w:fldCharType="end"/>
      </w:r>
      <w:permEnd w:id="1119643653"/>
    </w:p>
    <w:tbl>
      <w:tblPr>
        <w:tblStyle w:val="Tabelamrea"/>
        <w:tblW w:w="9776" w:type="dxa"/>
        <w:jc w:val="center"/>
        <w:tblLook w:val="04A0" w:firstRow="1" w:lastRow="0" w:firstColumn="1" w:lastColumn="0" w:noHBand="0" w:noVBand="1"/>
      </w:tblPr>
      <w:tblGrid>
        <w:gridCol w:w="2972"/>
        <w:gridCol w:w="2693"/>
        <w:gridCol w:w="1843"/>
        <w:gridCol w:w="2268"/>
      </w:tblGrid>
      <w:tr w:rsidR="00720770" w:rsidRPr="00201846" w14:paraId="734B43EB" w14:textId="7B6D0E32" w:rsidTr="00734DE9">
        <w:trPr>
          <w:trHeight w:val="4223"/>
          <w:jc w:val="center"/>
        </w:trPr>
        <w:tc>
          <w:tcPr>
            <w:tcW w:w="2972" w:type="dxa"/>
            <w:shd w:val="clear" w:color="auto" w:fill="E7E6E6" w:themeFill="background2"/>
          </w:tcPr>
          <w:p w14:paraId="72D61A12" w14:textId="58B098F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Ime in priimek</w:t>
            </w:r>
          </w:p>
          <w:p w14:paraId="649B49F2" w14:textId="004031A7" w:rsidR="00720770" w:rsidRPr="00563FDB" w:rsidRDefault="00A926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</w:t>
            </w:r>
            <w:r w:rsidR="00CF63C5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-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usposobljen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ega</w:t>
            </w:r>
            <w:r w:rsidR="00720770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strokovnjak</w:t>
            </w:r>
            <w:r w:rsidR="002667B5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a,</w:t>
            </w:r>
          </w:p>
          <w:p w14:paraId="4093C40B" w14:textId="61F31B6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ki v celoti izpolnjuje pogoje iz poglavja 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8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.1.5</w:t>
            </w:r>
          </w:p>
          <w:p w14:paraId="7D19A0EC" w14:textId="4BC6DE0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Navodil ponudnikom </w:t>
            </w:r>
            <w:r w:rsidR="000F68CC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za pripravo  </w:t>
            </w:r>
            <w:r w:rsidR="004F6E5E"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ponudbe</w:t>
            </w:r>
          </w:p>
          <w:p w14:paraId="592F4206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5047997" w14:textId="77777777" w:rsidR="00DE1869" w:rsidRPr="00563FDB" w:rsidRDefault="00DE186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C7361A9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3191C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AFB80A3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CCD994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4BE794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018A184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7C0F5A0" w14:textId="77777777" w:rsidR="00801489" w:rsidRDefault="00801489" w:rsidP="00734DE9">
            <w:pPr>
              <w:spacing w:after="4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A53A2" w14:textId="690674EF" w:rsidR="00720770" w:rsidRPr="00563FDB" w:rsidRDefault="00720770" w:rsidP="006B26C0">
            <w:pPr>
              <w:spacing w:before="3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693" w:type="dxa"/>
            <w:shd w:val="clear" w:color="auto" w:fill="E7E6E6" w:themeFill="background2"/>
          </w:tcPr>
          <w:p w14:paraId="49673C04" w14:textId="2B32419F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Vloga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priglašenega (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nominiranega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)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kadra </w:t>
            </w:r>
            <w:r w:rsidR="007A1FCF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-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usposobljen strokovnjak</w:t>
            </w:r>
          </w:p>
          <w:p w14:paraId="70E9D9FA" w14:textId="304FB29C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pri izvedbi JN:</w:t>
            </w:r>
          </w:p>
          <w:p w14:paraId="44EFC52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565C37A4" w14:textId="2E1EFD1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Pr="005E7770">
              <w:rPr>
                <w:rFonts w:asciiTheme="minorHAnsi" w:hAnsiTheme="minorHAnsi" w:cstheme="minorHAnsi"/>
                <w:b/>
                <w:szCs w:val="20"/>
              </w:rPr>
              <w:t>vodja projekta</w:t>
            </w:r>
            <w:r w:rsidR="00D61086" w:rsidRPr="005E7770">
              <w:rPr>
                <w:rFonts w:asciiTheme="minorHAnsi" w:hAnsiTheme="minorHAnsi" w:cstheme="minorHAnsi"/>
                <w:b/>
                <w:szCs w:val="20"/>
              </w:rPr>
              <w:t xml:space="preserve"> </w:t>
            </w:r>
            <w:r w:rsidRPr="005E7770">
              <w:rPr>
                <w:rFonts w:asciiTheme="minorHAnsi" w:hAnsiTheme="minorHAnsi" w:cstheme="minorHAnsi"/>
                <w:b/>
                <w:szCs w:val="20"/>
              </w:rPr>
              <w:t>ali</w:t>
            </w:r>
          </w:p>
          <w:p w14:paraId="2ACF771B" w14:textId="6D786E44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arhitekt</w:t>
            </w:r>
            <w:r w:rsidR="00B90486" w:rsidRPr="00563FDB">
              <w:rPr>
                <w:rStyle w:val="Sprotnaopomba-sklic"/>
                <w:rFonts w:asciiTheme="minorHAnsi" w:hAnsiTheme="minorHAnsi" w:cstheme="minorHAnsi"/>
                <w:b/>
                <w:szCs w:val="18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74190931" w14:textId="01DB832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pooblaščeni inženir za načrt gradbenih konstrukcij</w:t>
            </w:r>
            <w:r w:rsidR="00D610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>ali</w:t>
            </w:r>
          </w:p>
          <w:p w14:paraId="585D2C16" w14:textId="14FC08B7" w:rsidR="00B90486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- </w:t>
            </w:r>
            <w:r w:rsidR="00E729C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</w:t>
            </w:r>
            <w:r w:rsidR="00B90486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ooblaščeni inženir za načrt strojnih inštalac</w:t>
            </w:r>
            <w:r w:rsidR="00B90486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>ij</w:t>
            </w:r>
            <w:r w:rsidR="00B30D03" w:rsidRPr="007A5967">
              <w:rPr>
                <w:rFonts w:asciiTheme="minorHAnsi" w:eastAsia="Times New Roman" w:hAnsiTheme="minorHAnsi" w:cstheme="minorHAnsi"/>
                <w:b/>
                <w:bCs/>
                <w:color w:val="000000" w:themeColor="text1"/>
                <w:szCs w:val="20"/>
              </w:rPr>
              <w:t xml:space="preserve"> ali</w:t>
            </w:r>
          </w:p>
          <w:p w14:paraId="685171D0" w14:textId="11D74085" w:rsidR="00B90486" w:rsidRDefault="00B90486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pooblaščeni inženir za načrt elektro inštalacij</w:t>
            </w:r>
          </w:p>
          <w:p w14:paraId="54E4A89E" w14:textId="3D42E62C" w:rsidR="00720770" w:rsidRPr="0010532E" w:rsidRDefault="0010532E" w:rsidP="0010532E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- BIM koordinator </w:t>
            </w:r>
          </w:p>
          <w:p w14:paraId="7E588EB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D024F81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69DAB80" w14:textId="77777777" w:rsidR="00801489" w:rsidRDefault="00801489" w:rsidP="00734DE9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EE1528E" w14:textId="2E5B10BB" w:rsidR="00720770" w:rsidRPr="00563FDB" w:rsidRDefault="00720770" w:rsidP="006B26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ustrezno izpolniti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843" w:type="dxa"/>
            <w:shd w:val="clear" w:color="auto" w:fill="E7E6E6" w:themeFill="background2"/>
          </w:tcPr>
          <w:p w14:paraId="68CF18FC" w14:textId="7C83DF6A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Delovno razmerje</w:t>
            </w:r>
          </w:p>
          <w:p w14:paraId="1A96C0AD" w14:textId="6A1ED00E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oz.</w:t>
            </w:r>
          </w:p>
          <w:p w14:paraId="6ECFEDD3" w14:textId="7C834EE9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druga zakonsko določena oblika dela izven delovnega razmerja</w:t>
            </w:r>
          </w:p>
          <w:p w14:paraId="73BBE936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5ABDB40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1C356B5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A0B78EE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8AED9D1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3A3C6B2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3D6D98A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286CB37" w14:textId="77777777" w:rsidR="00720770" w:rsidRPr="00563FDB" w:rsidRDefault="00720770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17E54F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844B3E6" w14:textId="77777777" w:rsidR="00734DE9" w:rsidRPr="00563FDB" w:rsidRDefault="00734DE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EA2126" w14:textId="77777777" w:rsidR="00801489" w:rsidRDefault="00801489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D557A8D" w14:textId="1D8881D9" w:rsidR="0099310F" w:rsidRPr="00563FDB" w:rsidRDefault="00720770" w:rsidP="006B26C0">
            <w:pPr>
              <w:spacing w:before="18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2268" w:type="dxa"/>
            <w:shd w:val="clear" w:color="auto" w:fill="E7E6E6" w:themeFill="background2"/>
          </w:tcPr>
          <w:p w14:paraId="5C571061" w14:textId="77777777" w:rsidR="00A84991" w:rsidRPr="00563FDB" w:rsidRDefault="003274DC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Prigla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šen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(nomin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iran</w:t>
            </w:r>
            <w:r w:rsidR="003328D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) 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usposobljen strokovnja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k</w:t>
            </w:r>
            <w:r w:rsidR="00A84991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:</w:t>
            </w:r>
          </w:p>
          <w:p w14:paraId="585DC108" w14:textId="3D0B4A7D" w:rsidR="00720770" w:rsidRPr="00563FDB" w:rsidRDefault="00A84991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</w:t>
            </w:r>
            <w:r w:rsidR="00D27342"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ima ustrezno izobrazbo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,</w:t>
            </w:r>
          </w:p>
          <w:p w14:paraId="45221743" w14:textId="6B72BAA3" w:rsidR="00A84991" w:rsidRPr="00563FDB" w:rsidRDefault="00A84991" w:rsidP="00CF63C5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vpisan v ustrezen imenik poklicev,</w:t>
            </w:r>
          </w:p>
          <w:p w14:paraId="21C5B92D" w14:textId="03BE76E2" w:rsidR="005E7770" w:rsidRDefault="000E1545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- je izdelal projektn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e</w:t>
            </w:r>
            <w:r w:rsidRPr="00563FDB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dokumentacij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e</w:t>
            </w:r>
            <w:r w:rsidR="00E207CF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v zahtevani višini investicijske vrednosti posameznega projekta</w:t>
            </w:r>
            <w:r w:rsid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 xml:space="preserve"> </w:t>
            </w:r>
          </w:p>
          <w:p w14:paraId="5231A394" w14:textId="7BEC93C8" w:rsidR="005E7770" w:rsidRDefault="005E7770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Cs w:val="20"/>
              </w:rPr>
            </w:pPr>
            <w:r w:rsidRPr="005E7770"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>-</w:t>
            </w:r>
            <w:r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5E7770">
              <w:rPr>
                <w:rFonts w:asciiTheme="minorHAnsi" w:eastAsia="Times New Roman" w:hAnsiTheme="minorHAnsi" w:cstheme="minorHAnsi"/>
                <w:b/>
                <w:bCs/>
                <w:szCs w:val="20"/>
              </w:rPr>
              <w:t>je ustrezno certificiran za koordiniranje BIM</w:t>
            </w:r>
          </w:p>
          <w:p w14:paraId="3DEE55BE" w14:textId="77777777" w:rsidR="005E7770" w:rsidRPr="00563FDB" w:rsidRDefault="005E7770" w:rsidP="005E777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18"/>
                <w:szCs w:val="18"/>
              </w:rPr>
            </w:pPr>
          </w:p>
          <w:p w14:paraId="39433AF0" w14:textId="5C3A04DA" w:rsidR="003274DC" w:rsidRPr="00563FDB" w:rsidRDefault="000E1545" w:rsidP="003328D1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(</w:t>
            </w:r>
            <w:r w:rsidR="003274D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Izpolnjevanje pogoja za sodelovanje </w:t>
            </w:r>
            <w:r w:rsidR="00A84309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iz </w:t>
            </w:r>
            <w:r w:rsidR="003E555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poglavja </w:t>
            </w:r>
            <w:r w:rsidR="005E7770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8</w:t>
            </w:r>
            <w:r w:rsidR="003E555C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.1.5</w:t>
            </w:r>
            <w:r w:rsidR="007B3EE5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Navodil ponudnikom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 xml:space="preserve"> za pripravo po</w:t>
            </w:r>
            <w:r w:rsidR="003328D1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nudb</w:t>
            </w:r>
            <w:r w:rsidR="00460663"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e</w:t>
            </w: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  <w:u w:val="single"/>
              </w:rPr>
              <w:t>)</w:t>
            </w:r>
          </w:p>
          <w:p w14:paraId="35D0F2FB" w14:textId="77777777" w:rsidR="006B26C0" w:rsidRDefault="006B26C0" w:rsidP="008573FE">
            <w:pPr>
              <w:spacing w:before="60" w:after="6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1C67CC4" w14:textId="00A0D9D2" w:rsidR="0099310F" w:rsidRPr="00563FDB" w:rsidRDefault="003E555C" w:rsidP="001F5458">
            <w:pPr>
              <w:spacing w:before="60" w:after="120" w:line="240" w:lineRule="auto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  <w:r w:rsidRPr="00563FDB">
              <w:rPr>
                <w:rFonts w:asciiTheme="minorHAnsi" w:eastAsia="Times New Roman" w:hAnsiTheme="minorHAnsi" w:cstheme="minorHAnsi"/>
                <w:sz w:val="18"/>
                <w:szCs w:val="18"/>
              </w:rPr>
              <w:t>(</w:t>
            </w:r>
            <w:r w:rsidRP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 xml:space="preserve">ustrezno </w:t>
            </w:r>
            <w:r w:rsidR="003136DB">
              <w:rPr>
                <w:rFonts w:asciiTheme="minorHAnsi" w:eastAsia="Times New Roman" w:hAnsiTheme="minorHAnsi" w:cstheme="minorHAnsi"/>
                <w:i/>
                <w:iCs/>
                <w:sz w:val="18"/>
                <w:szCs w:val="18"/>
              </w:rPr>
              <w:t>označiti</w:t>
            </w:r>
          </w:p>
        </w:tc>
      </w:tr>
      <w:tr w:rsidR="00720770" w:rsidRPr="00201846" w14:paraId="0E2905BF" w14:textId="458AE191" w:rsidTr="007D5268">
        <w:trPr>
          <w:trHeight w:val="792"/>
          <w:jc w:val="center"/>
        </w:trPr>
        <w:tc>
          <w:tcPr>
            <w:tcW w:w="2972" w:type="dxa"/>
          </w:tcPr>
          <w:p w14:paraId="1491888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058D455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E4CB9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FD73C77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39E0142E" w14:textId="1C64AEBA" w:rsidR="00720770" w:rsidRPr="00563FDB" w:rsidRDefault="00720770" w:rsidP="00285B38">
            <w:pPr>
              <w:spacing w:line="240" w:lineRule="auto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430A9C6" w14:textId="133147D7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151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320C3085" w14:textId="1AEE971F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6696790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CAC042D" w14:textId="7F4F5355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273667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202A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720770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D3D90B6" w14:textId="7AD1CDB5" w:rsidR="00C10743" w:rsidRPr="00284962" w:rsidRDefault="00711347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7BFC4034" w14:textId="73BA4EDE" w:rsidR="00720770" w:rsidRPr="00284962" w:rsidRDefault="00711347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62C6963" w14:textId="47BC7436" w:rsidTr="007D5268">
        <w:trPr>
          <w:trHeight w:val="64"/>
          <w:jc w:val="center"/>
        </w:trPr>
        <w:tc>
          <w:tcPr>
            <w:tcW w:w="2972" w:type="dxa"/>
          </w:tcPr>
          <w:p w14:paraId="6FCF73FF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5241192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AA7479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79036BE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BEDA49F" w14:textId="2059D711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4CABE9CB" w14:textId="27ABA8C4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28232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7A34E676" w14:textId="7D25615A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331560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DECF2D2" w14:textId="513BA382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659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A09EE8C" w14:textId="18A87B3F" w:rsidR="00C10743" w:rsidRPr="00284962" w:rsidRDefault="00711347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45352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23C30B1E" w14:textId="6C20F917" w:rsidR="00720770" w:rsidRPr="00284962" w:rsidRDefault="00711347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2210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69C92203" w14:textId="560BD2E7" w:rsidTr="007D5268">
        <w:trPr>
          <w:trHeight w:val="64"/>
          <w:jc w:val="center"/>
        </w:trPr>
        <w:tc>
          <w:tcPr>
            <w:tcW w:w="2972" w:type="dxa"/>
          </w:tcPr>
          <w:p w14:paraId="04ABABB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7B390CF1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185D2E35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D8EFAB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2FB57D55" w14:textId="58A74F4F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1912CF7" w14:textId="57830CFF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0944707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0976C245" w14:textId="03E55335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7614206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1043746" w14:textId="143CBBC9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854880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4CD35213" w14:textId="07DFBDEC" w:rsidR="00C10743" w:rsidRPr="00284962" w:rsidRDefault="00711347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1477842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1EA6CD4C" w14:textId="7769457A" w:rsidR="00720770" w:rsidRPr="00284962" w:rsidRDefault="00711347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4958807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1C8EA2CC" w14:textId="7D9CD39D" w:rsidTr="0011411F">
        <w:trPr>
          <w:trHeight w:val="1337"/>
          <w:jc w:val="center"/>
        </w:trPr>
        <w:tc>
          <w:tcPr>
            <w:tcW w:w="2972" w:type="dxa"/>
          </w:tcPr>
          <w:p w14:paraId="23DF06D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6344578B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451B6DC2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EC2245A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741B978D" w14:textId="31FFF33E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B299676" w14:textId="180ABD86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270228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457DFC71" w14:textId="34B203B4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1181118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7E327F60" w14:textId="394CB7A4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5673840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7F4525BC" w14:textId="12AC0C02" w:rsidR="00C10743" w:rsidRPr="00284962" w:rsidRDefault="00711347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787390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046F294C" w14:textId="4CDC8950" w:rsidR="00720770" w:rsidRPr="00284962" w:rsidRDefault="00711347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20303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720770" w:rsidRPr="00201846" w14:paraId="079715B8" w14:textId="5559874C" w:rsidTr="004D0EE8">
        <w:trPr>
          <w:trHeight w:val="1125"/>
          <w:jc w:val="center"/>
        </w:trPr>
        <w:tc>
          <w:tcPr>
            <w:tcW w:w="2972" w:type="dxa"/>
          </w:tcPr>
          <w:p w14:paraId="1DBDAC4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9DDB714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27EC0F98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  <w:p w14:paraId="3E123CDC" w14:textId="77777777" w:rsidR="00720770" w:rsidRPr="00563FDB" w:rsidRDefault="00720770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5CB5AA6C" w14:textId="77777777" w:rsidR="00720770" w:rsidRPr="00563FDB" w:rsidRDefault="00720770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1C14C8D9" w14:textId="6EA3F813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469FCDB" w14:textId="6EB2F536" w:rsidR="009A26C8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057E91F" w14:textId="32F48A42" w:rsidR="00720770" w:rsidRPr="00284962" w:rsidRDefault="00711347" w:rsidP="003F735F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9A26C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9A26C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2A9F661C" w14:textId="73BE0CD5" w:rsidR="00C10743" w:rsidRPr="00284962" w:rsidRDefault="00711347" w:rsidP="0011411F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2039647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66A86358" w14:textId="46C5F015" w:rsidR="00720770" w:rsidRPr="00284962" w:rsidRDefault="00711347" w:rsidP="0011411F">
            <w:pPr>
              <w:spacing w:before="24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670846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C10743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C10743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10532E" w:rsidRPr="00201846" w14:paraId="494AF308" w14:textId="77777777" w:rsidTr="004D0EE8">
        <w:trPr>
          <w:trHeight w:val="1125"/>
          <w:jc w:val="center"/>
        </w:trPr>
        <w:tc>
          <w:tcPr>
            <w:tcW w:w="2972" w:type="dxa"/>
          </w:tcPr>
          <w:p w14:paraId="25B9EED5" w14:textId="77777777" w:rsidR="0010532E" w:rsidRPr="00563FDB" w:rsidRDefault="0010532E" w:rsidP="00285B3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690C293C" w14:textId="77777777" w:rsidR="0010532E" w:rsidRPr="00563FDB" w:rsidRDefault="0010532E" w:rsidP="00285B3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6A150C8" w14:textId="77777777" w:rsidR="0010532E" w:rsidRPr="00284962" w:rsidRDefault="00711347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907575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65A4E4AB" w14:textId="77777777" w:rsidR="0010532E" w:rsidRPr="00284962" w:rsidRDefault="00711347" w:rsidP="0010532E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501118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1296C40F" w14:textId="01E55010" w:rsidR="0010532E" w:rsidRDefault="00711347" w:rsidP="0010532E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795202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68A024A4" w14:textId="77777777" w:rsidR="0010532E" w:rsidRPr="00284962" w:rsidRDefault="00711347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-3460133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3CEC1E15" w14:textId="62AA92B9" w:rsidR="0010532E" w:rsidRDefault="00711347" w:rsidP="0010532E">
            <w:pPr>
              <w:pStyle w:val="Telobesedila2"/>
              <w:spacing w:before="240" w:after="0" w:line="240" w:lineRule="auto"/>
              <w:jc w:val="both"/>
              <w:rPr>
                <w:rFonts w:asciiTheme="minorHAnsi" w:eastAsiaTheme="minorHAnsi" w:hAnsiTheme="minorHAnsi" w:cstheme="minorHAnsi"/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01171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532E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10532E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10532E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  <w:tr w:rsidR="004D0EE8" w:rsidRPr="00201846" w14:paraId="0485D19D" w14:textId="77777777" w:rsidTr="004E784E">
        <w:trPr>
          <w:trHeight w:val="153"/>
          <w:jc w:val="center"/>
        </w:trPr>
        <w:tc>
          <w:tcPr>
            <w:tcW w:w="2972" w:type="dxa"/>
          </w:tcPr>
          <w:p w14:paraId="5B1B58F9" w14:textId="1FE776E4" w:rsidR="004D0EE8" w:rsidRPr="00563FDB" w:rsidRDefault="004D0EE8" w:rsidP="004D0EE8">
            <w:pPr>
              <w:spacing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2693" w:type="dxa"/>
          </w:tcPr>
          <w:p w14:paraId="43312046" w14:textId="77777777" w:rsidR="004D0EE8" w:rsidRPr="00563FDB" w:rsidRDefault="004D0EE8" w:rsidP="004D0EE8">
            <w:pPr>
              <w:spacing w:before="120" w:line="240" w:lineRule="auto"/>
              <w:jc w:val="left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843" w:type="dxa"/>
          </w:tcPr>
          <w:p w14:paraId="50B71C93" w14:textId="570E932E" w:rsidR="004D0EE8" w:rsidRPr="00284962" w:rsidRDefault="00711347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5358826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ponudniku</w:t>
            </w:r>
          </w:p>
          <w:p w14:paraId="1BD010D7" w14:textId="2D9805B4" w:rsidR="004D0EE8" w:rsidRPr="00284962" w:rsidRDefault="00711347" w:rsidP="004D0EE8">
            <w:pPr>
              <w:spacing w:before="60" w:after="60" w:line="240" w:lineRule="auto"/>
              <w:jc w:val="left"/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334828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partnerju v skupni ponudbi</w:t>
            </w:r>
          </w:p>
          <w:p w14:paraId="4EAFF2C6" w14:textId="53DE2EB1" w:rsidR="004D0EE8" w:rsidRDefault="00711347" w:rsidP="004D0EE8">
            <w:pPr>
              <w:spacing w:before="60" w:after="6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1800955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eastAsia="Times New Roman" w:hAnsiTheme="minorHAnsi" w:cstheme="minorHAnsi"/>
                <w:szCs w:val="20"/>
              </w:rPr>
              <w:t>Pri podizvajalcu</w:t>
            </w:r>
          </w:p>
        </w:tc>
        <w:tc>
          <w:tcPr>
            <w:tcW w:w="2268" w:type="dxa"/>
          </w:tcPr>
          <w:p w14:paraId="0A6B934F" w14:textId="6EFD7E70" w:rsidR="004D0EE8" w:rsidRPr="00284962" w:rsidRDefault="00711347" w:rsidP="004D0EE8">
            <w:pPr>
              <w:pStyle w:val="Telobesedila2"/>
              <w:spacing w:before="24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 w:val="20"/>
                  <w:szCs w:val="20"/>
                </w:rPr>
                <w:id w:val="2101218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DA</w:t>
            </w:r>
          </w:p>
          <w:p w14:paraId="4F016B7F" w14:textId="752992EC" w:rsidR="004D0EE8" w:rsidRDefault="00711347" w:rsidP="004D0EE8">
            <w:pPr>
              <w:spacing w:before="240" w:line="240" w:lineRule="auto"/>
              <w:jc w:val="left"/>
              <w:rPr>
                <w:rFonts w:asciiTheme="minorHAnsi" w:eastAsiaTheme="minorHAnsi" w:hAnsiTheme="minorHAnsi" w:cstheme="minorHAnsi"/>
                <w:color w:val="000000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color w:val="000000"/>
                  <w:szCs w:val="20"/>
                </w:rPr>
                <w:id w:val="-18989631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44C8">
                  <w:rPr>
                    <w:rFonts w:ascii="MS Gothic" w:eastAsia="MS Gothic" w:hAnsi="MS Gothic" w:cstheme="minorHAnsi" w:hint="eastAsia"/>
                    <w:color w:val="000000"/>
                    <w:szCs w:val="20"/>
                  </w:rPr>
                  <w:t>☐</w:t>
                </w:r>
              </w:sdtContent>
            </w:sdt>
            <w:r w:rsidR="004D0EE8" w:rsidRPr="00284962">
              <w:rPr>
                <w:rFonts w:asciiTheme="minorHAnsi" w:eastAsiaTheme="minorHAnsi" w:hAnsiTheme="minorHAnsi" w:cstheme="minorHAnsi"/>
                <w:color w:val="000000"/>
                <w:szCs w:val="20"/>
              </w:rPr>
              <w:t xml:space="preserve"> </w:t>
            </w:r>
            <w:r w:rsidR="004D0EE8" w:rsidRPr="00284962">
              <w:rPr>
                <w:rFonts w:asciiTheme="minorHAnsi" w:hAnsiTheme="minorHAnsi" w:cstheme="minorHAnsi"/>
                <w:szCs w:val="20"/>
              </w:rPr>
              <w:t>NE</w:t>
            </w:r>
          </w:p>
        </w:tc>
      </w:tr>
    </w:tbl>
    <w:p w14:paraId="5F8F4C3D" w14:textId="77777777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143969CF" w14:textId="389FA525" w:rsidR="00F14E86" w:rsidRDefault="00F14E86" w:rsidP="00F14E86">
      <w:pPr>
        <w:spacing w:before="12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Pod kazensko in materialno odgovornostjo izjavljamo:</w:t>
      </w:r>
    </w:p>
    <w:p w14:paraId="799CE936" w14:textId="0148DF9F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ima vsaka od zgoraj navedenih oseb funkcionalno znanje za opravljanje predmetnih storitev, kar dokazujemo z ustreznimi referenčnimi potrdili;</w:t>
      </w:r>
    </w:p>
    <w:p w14:paraId="3D1605DE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zagotavljali razpoložljivost zgoraj navedenih usposobljenih strokovnjakov ves čas izvajanja predmetnega javnega naročila v okviru zahtevanih rokov;</w:t>
      </w:r>
    </w:p>
    <w:p w14:paraId="477772C3" w14:textId="77777777" w:rsidR="00F14E86" w:rsidRDefault="00F14E86" w:rsidP="00F14E86">
      <w:pPr>
        <w:pStyle w:val="Odstavekseznama"/>
        <w:numPr>
          <w:ilvl w:val="0"/>
          <w:numId w:val="14"/>
        </w:numPr>
        <w:spacing w:before="60" w:line="240" w:lineRule="auto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t>da bomo morebitno vključevanje dodatnih strokovnjakov v delo ali zamenjavo obstoječih strokovnjakov z novimi izvedli le po predhodnem pisnem soglasju naročnika, pri čemer bomo zagotovili izpolnjevanje vseh zahtev iz dokumentacije predmetnega javnega naročila.</w:t>
      </w:r>
    </w:p>
    <w:p w14:paraId="63C290E6" w14:textId="77777777" w:rsidR="00F14E86" w:rsidRDefault="00F14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</w:p>
    <w:p w14:paraId="64D7B2D7" w14:textId="5494991B" w:rsidR="00047177" w:rsidRPr="002425B6" w:rsidRDefault="00A57E86" w:rsidP="00786C6D">
      <w:pPr>
        <w:spacing w:before="120" w:line="240" w:lineRule="auto"/>
        <w:jc w:val="left"/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</w:pPr>
      <w:r w:rsidRPr="002425B6">
        <w:rPr>
          <w:rFonts w:asciiTheme="minorHAnsi" w:eastAsia="Times New Roman" w:hAnsiTheme="minorHAnsi" w:cstheme="minorHAnsi"/>
          <w:b/>
          <w:bCs/>
          <w:sz w:val="18"/>
          <w:szCs w:val="18"/>
          <w:u w:val="single"/>
        </w:rPr>
        <w:t xml:space="preserve">Dokazila: </w:t>
      </w:r>
    </w:p>
    <w:p w14:paraId="41F4D977" w14:textId="2C88B0AD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  <w:b/>
          <w:bCs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 št. </w:t>
      </w:r>
      <w:r w:rsidR="00E977D9" w:rsidRPr="002425B6">
        <w:rPr>
          <w:rFonts w:asciiTheme="minorHAnsi" w:hAnsiTheme="minorHAnsi" w:cstheme="minorHAnsi"/>
          <w:b/>
          <w:bCs/>
        </w:rPr>
        <w:t>10</w:t>
      </w:r>
      <w:r w:rsidRPr="002425B6">
        <w:rPr>
          <w:rFonts w:asciiTheme="minorHAnsi" w:hAnsiTheme="minorHAnsi" w:cstheme="minorHAnsi"/>
          <w:b/>
          <w:bCs/>
        </w:rPr>
        <w:t xml:space="preserve"> »Reference usposobljenih strokovnjakov«</w:t>
      </w:r>
      <w:r w:rsidRPr="002425B6">
        <w:rPr>
          <w:rFonts w:asciiTheme="minorHAnsi" w:hAnsiTheme="minorHAnsi" w:cstheme="minorHAnsi"/>
        </w:rPr>
        <w:t>;</w:t>
      </w:r>
    </w:p>
    <w:p w14:paraId="694791A1" w14:textId="3F4AA047" w:rsidR="00047177" w:rsidRPr="002425B6" w:rsidRDefault="00047177" w:rsidP="00047177">
      <w:pPr>
        <w:pStyle w:val="Odstavekseznama"/>
        <w:numPr>
          <w:ilvl w:val="0"/>
          <w:numId w:val="13"/>
        </w:numPr>
        <w:tabs>
          <w:tab w:val="left" w:pos="887"/>
        </w:tabs>
        <w:rPr>
          <w:rFonts w:asciiTheme="minorHAnsi" w:hAnsiTheme="minorHAnsi" w:cstheme="minorHAnsi"/>
        </w:rPr>
      </w:pPr>
      <w:r w:rsidRPr="002425B6">
        <w:rPr>
          <w:rFonts w:asciiTheme="minorHAnsi" w:hAnsiTheme="minorHAnsi" w:cstheme="minorHAnsi"/>
        </w:rPr>
        <w:t>Izpolnjen</w:t>
      </w:r>
      <w:r w:rsidRPr="002425B6">
        <w:rPr>
          <w:rFonts w:asciiTheme="minorHAnsi" w:hAnsiTheme="minorHAnsi" w:cstheme="minorHAnsi"/>
          <w:noProof/>
          <w:szCs w:val="20"/>
        </w:rPr>
        <w:t xml:space="preserve"> </w:t>
      </w:r>
      <w:r w:rsidRPr="002425B6">
        <w:rPr>
          <w:rFonts w:asciiTheme="minorHAnsi" w:hAnsiTheme="minorHAnsi" w:cstheme="minorHAnsi"/>
          <w:b/>
          <w:bCs/>
        </w:rPr>
        <w:t xml:space="preserve">obrazec št. </w:t>
      </w:r>
      <w:r w:rsidR="00E977D9" w:rsidRPr="002425B6">
        <w:rPr>
          <w:rFonts w:asciiTheme="minorHAnsi" w:hAnsiTheme="minorHAnsi" w:cstheme="minorHAnsi"/>
          <w:b/>
          <w:bCs/>
        </w:rPr>
        <w:t>11</w:t>
      </w:r>
      <w:r w:rsidRPr="002425B6">
        <w:rPr>
          <w:rFonts w:asciiTheme="minorHAnsi" w:hAnsiTheme="minorHAnsi" w:cstheme="minorHAnsi"/>
          <w:b/>
          <w:bCs/>
        </w:rPr>
        <w:t xml:space="preserve"> »Potrdilo referenc usposobljenih strokovnjakov«</w:t>
      </w:r>
      <w:r w:rsidR="008204CD" w:rsidRPr="002425B6">
        <w:rPr>
          <w:rFonts w:asciiTheme="minorHAnsi" w:hAnsiTheme="minorHAnsi" w:cstheme="minorHAnsi"/>
        </w:rPr>
        <w:t>;</w:t>
      </w:r>
    </w:p>
    <w:p w14:paraId="23332E3F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4EE263E9" w14:textId="77777777" w:rsidR="00F14E86" w:rsidRDefault="00F14E86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78791A01" w14:textId="77777777" w:rsidR="002A77C7" w:rsidRPr="00F14E86" w:rsidRDefault="002A77C7" w:rsidP="00F14E86">
      <w:pPr>
        <w:tabs>
          <w:tab w:val="left" w:pos="887"/>
        </w:tabs>
        <w:rPr>
          <w:rFonts w:asciiTheme="minorHAnsi" w:hAnsiTheme="minorHAnsi" w:cstheme="minorHAnsi"/>
          <w:color w:val="FF0000"/>
        </w:rPr>
      </w:pPr>
    </w:p>
    <w:p w14:paraId="1B2B4AC9" w14:textId="77777777" w:rsidR="0036760B" w:rsidRPr="000A0980" w:rsidRDefault="0036760B" w:rsidP="00217DD1">
      <w:pPr>
        <w:ind w:left="5664"/>
        <w:rPr>
          <w:rFonts w:asciiTheme="minorHAnsi" w:eastAsia="Times New Roman" w:hAnsiTheme="minorHAnsi" w:cstheme="minorHAnsi"/>
          <w:sz w:val="16"/>
          <w:szCs w:val="16"/>
        </w:rPr>
      </w:pPr>
    </w:p>
    <w:p w14:paraId="2A685836" w14:textId="368DE905" w:rsidR="00FE72B1" w:rsidRPr="000A0980" w:rsidRDefault="00FE72B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Theme="minorHAnsi" w:eastAsia="Times New Roman" w:hAnsiTheme="minorHAnsi" w:cstheme="minorHAnsi"/>
          <w:szCs w:val="20"/>
        </w:rPr>
        <w:t>Ime in priimek odgovorne osebe ponudnika:</w:t>
      </w:r>
    </w:p>
    <w:permStart w:id="1918008748" w:edGrp="everyone"/>
    <w:p w14:paraId="21FCE369" w14:textId="10A6C3C4" w:rsidR="00217DD1" w:rsidRPr="000A0980" w:rsidRDefault="00217DD1" w:rsidP="00217DD1">
      <w:pPr>
        <w:ind w:left="5664"/>
        <w:rPr>
          <w:rFonts w:asciiTheme="minorHAnsi" w:eastAsia="Times New Roman" w:hAnsiTheme="minorHAnsi" w:cstheme="minorHAnsi"/>
          <w:szCs w:val="20"/>
        </w:rPr>
      </w:pPr>
      <w:r w:rsidRPr="000A0980">
        <w:rPr>
          <w:rFonts w:ascii="Calibri" w:hAnsi="Calibri" w:cs="Calibr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A0980">
        <w:rPr>
          <w:rFonts w:ascii="Calibri" w:hAnsi="Calibri" w:cs="Calibri"/>
          <w:bCs/>
          <w:iCs/>
          <w:szCs w:val="20"/>
        </w:rPr>
        <w:instrText xml:space="preserve"> FORMTEXT </w:instrText>
      </w:r>
      <w:r w:rsidRPr="000A0980">
        <w:rPr>
          <w:rFonts w:ascii="Calibri" w:hAnsi="Calibri" w:cs="Calibri"/>
          <w:bCs/>
          <w:iCs/>
          <w:szCs w:val="20"/>
        </w:rPr>
      </w:r>
      <w:r w:rsidRPr="000A0980">
        <w:rPr>
          <w:rFonts w:ascii="Calibri" w:hAnsi="Calibri" w:cs="Calibri"/>
          <w:bCs/>
          <w:iCs/>
          <w:szCs w:val="20"/>
        </w:rPr>
        <w:fldChar w:fldCharType="separate"/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noProof/>
          <w:szCs w:val="20"/>
        </w:rPr>
        <w:t> </w:t>
      </w:r>
      <w:r w:rsidRPr="000A0980">
        <w:rPr>
          <w:rFonts w:ascii="Calibri" w:hAnsi="Calibri" w:cs="Calibri"/>
          <w:bCs/>
          <w:iCs/>
          <w:szCs w:val="20"/>
        </w:rPr>
        <w:fldChar w:fldCharType="end"/>
      </w:r>
      <w:permEnd w:id="1918008748"/>
    </w:p>
    <w:p w14:paraId="28A9B175" w14:textId="77777777" w:rsidR="00FE72B1" w:rsidRPr="000A0980" w:rsidRDefault="00FE72B1" w:rsidP="00FE72B1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3260"/>
        <w:gridCol w:w="3683"/>
      </w:tblGrid>
      <w:tr w:rsidR="000A0980" w:rsidRPr="000A0980" w14:paraId="701ED403" w14:textId="77777777" w:rsidTr="0036760B">
        <w:trPr>
          <w:jc w:val="center"/>
        </w:trPr>
        <w:tc>
          <w:tcPr>
            <w:tcW w:w="1985" w:type="dxa"/>
            <w:hideMark/>
          </w:tcPr>
          <w:p w14:paraId="0E9BAE1C" w14:textId="77777777" w:rsidR="00FE72B1" w:rsidRPr="000A0980" w:rsidRDefault="00FE72B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Kraj in datum:</w:t>
            </w:r>
          </w:p>
          <w:bookmarkStart w:id="0" w:name="_Hlk158208731"/>
          <w:permStart w:id="1121081855" w:edGrp="everyone"/>
          <w:p w14:paraId="371FCCC7" w14:textId="3E65899C" w:rsidR="0036760B" w:rsidRPr="000A0980" w:rsidRDefault="0036760B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instrText xml:space="preserve"> FORMTEXT </w:instrTex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separate"/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noProof/>
                <w:szCs w:val="20"/>
              </w:rPr>
              <w:t> </w:t>
            </w:r>
            <w:r w:rsidRPr="000A0980">
              <w:rPr>
                <w:rFonts w:ascii="Calibri" w:hAnsi="Calibri" w:cs="Calibri"/>
                <w:bCs/>
                <w:iCs/>
                <w:szCs w:val="20"/>
              </w:rPr>
              <w:fldChar w:fldCharType="end"/>
            </w:r>
            <w:bookmarkEnd w:id="0"/>
            <w:permEnd w:id="1121081855"/>
          </w:p>
          <w:p w14:paraId="11098CAC" w14:textId="77777777" w:rsidR="00217DD1" w:rsidRPr="000A0980" w:rsidRDefault="00217DD1" w:rsidP="00217DD1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260" w:type="dxa"/>
            <w:hideMark/>
          </w:tcPr>
          <w:p w14:paraId="36666878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27461AFA" w14:textId="77777777" w:rsidR="00FE72B1" w:rsidRPr="000A0980" w:rsidRDefault="00FE72B1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Podpis odgovorne osebe ponudnika:</w:t>
            </w:r>
          </w:p>
          <w:p w14:paraId="11C29019" w14:textId="58B76F62" w:rsidR="0036760B" w:rsidRPr="000A0980" w:rsidRDefault="0036760B" w:rsidP="00B76BA5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0A0980">
              <w:rPr>
                <w:rFonts w:asciiTheme="minorHAnsi" w:hAnsiTheme="minorHAnsi" w:cstheme="minorHAnsi"/>
                <w:szCs w:val="20"/>
              </w:rPr>
              <w:t>______________________________</w:t>
            </w:r>
          </w:p>
        </w:tc>
      </w:tr>
    </w:tbl>
    <w:p w14:paraId="614B66B3" w14:textId="77777777" w:rsidR="002A77C7" w:rsidRDefault="002A77C7" w:rsidP="00FE72B1">
      <w:pPr>
        <w:rPr>
          <w:rFonts w:ascii="Calibri" w:hAnsi="Calibri" w:cs="Tahoma"/>
          <w:bCs/>
          <w:sz w:val="18"/>
          <w:szCs w:val="18"/>
        </w:rPr>
      </w:pPr>
    </w:p>
    <w:p w14:paraId="00CD3F94" w14:textId="77777777" w:rsidR="00F14E86" w:rsidRDefault="00F14E86" w:rsidP="00FE72B1">
      <w:pPr>
        <w:rPr>
          <w:rFonts w:ascii="Calibri" w:hAnsi="Calibri" w:cs="Tahoma"/>
          <w:bCs/>
          <w:sz w:val="18"/>
          <w:szCs w:val="18"/>
        </w:rPr>
      </w:pPr>
    </w:p>
    <w:p w14:paraId="3D3C2FAA" w14:textId="5C9CA75B" w:rsidR="00FE72B1" w:rsidRPr="00AA2DC9" w:rsidRDefault="00AA2DC9" w:rsidP="00FE72B1">
      <w:pPr>
        <w:rPr>
          <w:rFonts w:ascii="Calibri" w:hAnsi="Calibri" w:cs="Tahoma"/>
          <w:bCs/>
          <w:sz w:val="18"/>
          <w:szCs w:val="18"/>
          <w:u w:val="single"/>
        </w:rPr>
      </w:pPr>
      <w:r w:rsidRPr="00062C05">
        <w:rPr>
          <w:rFonts w:ascii="Calibri" w:hAnsi="Calibri" w:cs="Tahoma"/>
          <w:bCs/>
          <w:sz w:val="18"/>
          <w:szCs w:val="18"/>
        </w:rPr>
        <w:t>Navodilo</w:t>
      </w:r>
      <w:r w:rsidR="00FE72B1" w:rsidRPr="00062C05">
        <w:rPr>
          <w:rFonts w:ascii="Calibri" w:hAnsi="Calibri" w:cs="Tahoma"/>
          <w:bCs/>
          <w:sz w:val="18"/>
          <w:szCs w:val="18"/>
        </w:rPr>
        <w:t>:</w:t>
      </w:r>
    </w:p>
    <w:p w14:paraId="48FD73C9" w14:textId="77A59736" w:rsidR="00FE72B1" w:rsidRPr="00481AEA" w:rsidRDefault="00FE72B1" w:rsidP="00FE72B1">
      <w:pPr>
        <w:pStyle w:val="Odstavekseznama"/>
        <w:numPr>
          <w:ilvl w:val="0"/>
          <w:numId w:val="6"/>
        </w:numPr>
        <w:rPr>
          <w:rFonts w:asciiTheme="minorHAnsi" w:hAnsiTheme="minorHAnsi" w:cstheme="minorHAnsi"/>
          <w:sz w:val="18"/>
          <w:szCs w:val="18"/>
        </w:rPr>
      </w:pPr>
      <w:r w:rsidRPr="00481AEA">
        <w:rPr>
          <w:rFonts w:asciiTheme="minorHAnsi" w:hAnsiTheme="minorHAnsi" w:cstheme="minorHAnsi"/>
          <w:sz w:val="18"/>
          <w:szCs w:val="18"/>
        </w:rPr>
        <w:t>Ponudnik oblikuje velikost tabele glede na število p</w:t>
      </w:r>
      <w:r w:rsidR="00932283">
        <w:rPr>
          <w:rFonts w:asciiTheme="minorHAnsi" w:hAnsiTheme="minorHAnsi" w:cstheme="minorHAnsi"/>
          <w:sz w:val="18"/>
          <w:szCs w:val="18"/>
        </w:rPr>
        <w:t>riglašeni</w:t>
      </w:r>
      <w:r w:rsidRPr="00481AEA">
        <w:rPr>
          <w:rFonts w:asciiTheme="minorHAnsi" w:hAnsiTheme="minorHAnsi" w:cstheme="minorHAnsi"/>
          <w:sz w:val="18"/>
          <w:szCs w:val="18"/>
        </w:rPr>
        <w:t xml:space="preserve">h </w:t>
      </w:r>
      <w:r w:rsidR="00932283">
        <w:rPr>
          <w:rFonts w:asciiTheme="minorHAnsi" w:hAnsiTheme="minorHAnsi" w:cstheme="minorHAnsi"/>
          <w:sz w:val="18"/>
          <w:szCs w:val="18"/>
        </w:rPr>
        <w:t xml:space="preserve">(nominiranih) </w:t>
      </w:r>
      <w:r w:rsidRPr="00481AEA">
        <w:rPr>
          <w:rFonts w:asciiTheme="minorHAnsi" w:hAnsiTheme="minorHAnsi" w:cstheme="minorHAnsi"/>
          <w:sz w:val="18"/>
          <w:szCs w:val="18"/>
        </w:rPr>
        <w:t>usposobljenih strokovnjakov</w:t>
      </w:r>
      <w:r w:rsidR="00AA76DF">
        <w:rPr>
          <w:rFonts w:asciiTheme="minorHAnsi" w:hAnsiTheme="minorHAnsi" w:cstheme="minorHAnsi"/>
          <w:sz w:val="18"/>
          <w:szCs w:val="18"/>
        </w:rPr>
        <w:t>.</w:t>
      </w:r>
      <w:bookmarkStart w:id="1" w:name="_GoBack"/>
      <w:bookmarkEnd w:id="1"/>
    </w:p>
    <w:p w14:paraId="6E5E930C" w14:textId="5841D1BE" w:rsidR="00FE72B1" w:rsidRPr="00BE302A" w:rsidRDefault="00FE72B1" w:rsidP="007E64B2">
      <w:pPr>
        <w:pStyle w:val="Odstavekseznama"/>
        <w:numPr>
          <w:ilvl w:val="0"/>
          <w:numId w:val="6"/>
        </w:numPr>
        <w:spacing w:after="120"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E302A">
        <w:rPr>
          <w:rFonts w:asciiTheme="minorHAnsi" w:hAnsiTheme="minorHAnsi" w:cstheme="minorHAnsi"/>
          <w:sz w:val="18"/>
          <w:szCs w:val="18"/>
        </w:rPr>
        <w:t>Ponudnik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lahko</w:t>
      </w:r>
      <w:r w:rsidRPr="00BE302A">
        <w:rPr>
          <w:rFonts w:asciiTheme="minorHAnsi" w:hAnsiTheme="minorHAnsi" w:cstheme="minorHAnsi"/>
          <w:sz w:val="18"/>
          <w:szCs w:val="18"/>
        </w:rPr>
        <w:t xml:space="preserve"> obraz</w:t>
      </w:r>
      <w:r w:rsidR="00F847B5" w:rsidRPr="00BE302A">
        <w:rPr>
          <w:rFonts w:asciiTheme="minorHAnsi" w:hAnsiTheme="minorHAnsi" w:cstheme="minorHAnsi"/>
          <w:sz w:val="18"/>
          <w:szCs w:val="18"/>
        </w:rPr>
        <w:t>ec</w:t>
      </w:r>
      <w:r w:rsidRPr="00BE302A">
        <w:rPr>
          <w:rFonts w:asciiTheme="minorHAnsi" w:hAnsiTheme="minorHAnsi" w:cstheme="minorHAnsi"/>
          <w:sz w:val="18"/>
          <w:szCs w:val="18"/>
        </w:rPr>
        <w:t xml:space="preserve"> 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»Seznam usposobljenih strokovnjakov« za preostale usposobljene </w:t>
      </w:r>
      <w:r w:rsidR="000B4E21" w:rsidRPr="00BE302A">
        <w:rPr>
          <w:rFonts w:asciiTheme="minorHAnsi" w:hAnsiTheme="minorHAnsi" w:cstheme="minorHAnsi"/>
          <w:sz w:val="18"/>
          <w:szCs w:val="18"/>
        </w:rPr>
        <w:t>strokovnjake</w:t>
      </w:r>
      <w:r w:rsidR="00594098" w:rsidRPr="00BE302A">
        <w:rPr>
          <w:rFonts w:asciiTheme="minorHAnsi" w:hAnsiTheme="minorHAnsi" w:cstheme="minorHAnsi"/>
          <w:sz w:val="18"/>
          <w:szCs w:val="18"/>
        </w:rPr>
        <w:t xml:space="preserve"> naloži ob oddaji ponudbe </w:t>
      </w:r>
      <w:r w:rsidRPr="00BE302A">
        <w:rPr>
          <w:rFonts w:asciiTheme="minorHAnsi" w:hAnsiTheme="minorHAnsi" w:cstheme="minorHAnsi"/>
          <w:sz w:val="18"/>
          <w:szCs w:val="18"/>
        </w:rPr>
        <w:t>v sistem e-JN v razdelek »Ostale priloge«</w:t>
      </w:r>
      <w:r w:rsidR="00942FE7">
        <w:rPr>
          <w:rFonts w:asciiTheme="minorHAnsi" w:hAnsiTheme="minorHAnsi" w:cstheme="minorHAnsi"/>
          <w:sz w:val="18"/>
          <w:szCs w:val="18"/>
        </w:rPr>
        <w:t>.</w:t>
      </w:r>
    </w:p>
    <w:sectPr w:rsidR="00FE72B1" w:rsidRPr="00BE302A" w:rsidSect="004538AD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4086FD68" w16cex:dateUtc="2024-07-31T12:37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A5D2C9" w14:textId="77777777" w:rsidR="00711347" w:rsidRDefault="00711347" w:rsidP="00107834">
      <w:pPr>
        <w:spacing w:line="240" w:lineRule="auto"/>
      </w:pPr>
      <w:r>
        <w:separator/>
      </w:r>
    </w:p>
  </w:endnote>
  <w:endnote w:type="continuationSeparator" w:id="0">
    <w:p w14:paraId="683CBC8E" w14:textId="77777777" w:rsidR="00711347" w:rsidRDefault="00711347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2F933051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13689E72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9E6798" w14:textId="77777777" w:rsidR="00711347" w:rsidRDefault="00711347" w:rsidP="00107834">
      <w:pPr>
        <w:spacing w:line="240" w:lineRule="auto"/>
      </w:pPr>
      <w:r>
        <w:separator/>
      </w:r>
    </w:p>
  </w:footnote>
  <w:footnote w:type="continuationSeparator" w:id="0">
    <w:p w14:paraId="1221ECAA" w14:textId="77777777" w:rsidR="00711347" w:rsidRDefault="00711347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92B6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4F1F0D9" wp14:editId="20B168AF">
          <wp:extent cx="882502" cy="498807"/>
          <wp:effectExtent l="0" t="0" r="0" b="0"/>
          <wp:docPr id="1" name="Slika 1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109CFB9" wp14:editId="0072D75C">
          <wp:extent cx="1711842" cy="443523"/>
          <wp:effectExtent l="0" t="0" r="3175" b="0"/>
          <wp:docPr id="2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0BC8E28" wp14:editId="6CA6750A">
          <wp:extent cx="955675" cy="504825"/>
          <wp:effectExtent l="0" t="0" r="0" b="9525"/>
          <wp:docPr id="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48E4E423" wp14:editId="1010F4F3">
          <wp:extent cx="1413689" cy="376767"/>
          <wp:effectExtent l="0" t="0" r="0" b="4445"/>
          <wp:docPr id="5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A754A1E" w14:textId="77777777" w:rsidR="007E64B2" w:rsidRDefault="007E64B2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18F99FDA" w14:textId="1B8D6556" w:rsidR="00E622EF" w:rsidRPr="00052174" w:rsidRDefault="005560D9" w:rsidP="00242185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261449">
      <w:rPr>
        <w:rFonts w:asciiTheme="minorHAnsi" w:hAnsiTheme="minorHAnsi" w:cstheme="minorHAnsi"/>
        <w:sz w:val="18"/>
        <w:szCs w:val="18"/>
      </w:rPr>
      <w:t xml:space="preserve">Obrazec št. </w:t>
    </w:r>
    <w:r w:rsidR="00261449" w:rsidRPr="00261449">
      <w:rPr>
        <w:rFonts w:asciiTheme="minorHAnsi" w:hAnsiTheme="minorHAnsi" w:cstheme="minorHAnsi"/>
        <w:sz w:val="18"/>
        <w:szCs w:val="18"/>
      </w:rPr>
      <w:t>9</w:t>
    </w:r>
    <w:r w:rsidR="00253D35" w:rsidRPr="00261449">
      <w:rPr>
        <w:rFonts w:asciiTheme="minorHAnsi" w:hAnsiTheme="minorHAnsi" w:cstheme="minorHAnsi"/>
        <w:sz w:val="18"/>
        <w:szCs w:val="18"/>
      </w:rPr>
      <w:t xml:space="preserve"> </w:t>
    </w:r>
    <w:r w:rsidR="0042347B" w:rsidRPr="00261449">
      <w:rPr>
        <w:rFonts w:asciiTheme="minorHAnsi" w:hAnsiTheme="minorHAnsi" w:cstheme="minorHAnsi"/>
        <w:sz w:val="18"/>
        <w:szCs w:val="18"/>
      </w:rPr>
      <w:t xml:space="preserve">»Seznam </w:t>
    </w:r>
    <w:r w:rsidR="0042347B">
      <w:rPr>
        <w:rFonts w:asciiTheme="minorHAnsi" w:hAnsiTheme="minorHAnsi" w:cstheme="minorHAnsi"/>
        <w:sz w:val="18"/>
        <w:szCs w:val="18"/>
      </w:rPr>
      <w:t>usposobljenih strokovnjakov</w:t>
    </w:r>
    <w:r w:rsidR="0042347B"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4451A1" w14:textId="77777777" w:rsidR="007E64B2" w:rsidRDefault="007E64B2" w:rsidP="007E64B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7CFC8440" wp14:editId="7E6A7844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5594D3FE" wp14:editId="4995AAE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DC9AAB9" wp14:editId="0CA73009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4EA7EEC" wp14:editId="3313D94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C087AA2" w14:textId="77777777" w:rsidR="00231A9C" w:rsidRDefault="00231A9C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6FF37A48" w14:textId="5ECBD71B" w:rsidR="00311A2B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73BAD">
      <w:rPr>
        <w:rFonts w:asciiTheme="minorHAnsi" w:hAnsiTheme="minorHAnsi" w:cstheme="minorHAnsi"/>
        <w:sz w:val="18"/>
        <w:szCs w:val="18"/>
      </w:rPr>
      <w:t xml:space="preserve">Obrazec št. </w:t>
    </w:r>
    <w:r w:rsidR="00C73BAD" w:rsidRPr="00C73BAD">
      <w:rPr>
        <w:rFonts w:asciiTheme="minorHAnsi" w:hAnsiTheme="minorHAnsi" w:cstheme="minorHAnsi"/>
        <w:sz w:val="18"/>
        <w:szCs w:val="18"/>
      </w:rPr>
      <w:t>9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 </w:t>
    </w:r>
    <w:r w:rsidRPr="00C73BAD">
      <w:rPr>
        <w:rFonts w:asciiTheme="minorHAnsi" w:hAnsiTheme="minorHAnsi" w:cstheme="minorHAnsi"/>
        <w:sz w:val="18"/>
        <w:szCs w:val="18"/>
      </w:rPr>
      <w:t>»</w:t>
    </w:r>
    <w:r w:rsidR="007F110D" w:rsidRPr="00C73BAD">
      <w:rPr>
        <w:rFonts w:asciiTheme="minorHAnsi" w:hAnsiTheme="minorHAnsi" w:cstheme="minorHAnsi"/>
        <w:sz w:val="18"/>
        <w:szCs w:val="18"/>
      </w:rPr>
      <w:t xml:space="preserve">Seznam usposobljenih </w:t>
    </w:r>
    <w:r w:rsidR="007F110D">
      <w:rPr>
        <w:rFonts w:asciiTheme="minorHAnsi" w:hAnsiTheme="minorHAnsi" w:cstheme="minorHAnsi"/>
        <w:sz w:val="18"/>
        <w:szCs w:val="18"/>
      </w:rPr>
      <w:t>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3457B78"/>
    <w:multiLevelType w:val="hybridMultilevel"/>
    <w:tmpl w:val="1F08D3D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D0D1FE7"/>
    <w:multiLevelType w:val="multilevel"/>
    <w:tmpl w:val="2114831E"/>
    <w:numStyleLink w:val="Headings"/>
  </w:abstractNum>
  <w:abstractNum w:abstractNumId="5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5E01BF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F3F4581"/>
    <w:multiLevelType w:val="hybridMultilevel"/>
    <w:tmpl w:val="4B02F6F0"/>
    <w:lvl w:ilvl="0" w:tplc="2A2C27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E4DB4"/>
    <w:multiLevelType w:val="hybridMultilevel"/>
    <w:tmpl w:val="2AAC6D34"/>
    <w:lvl w:ilvl="0" w:tplc="65C24E26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607B0F45"/>
    <w:multiLevelType w:val="hybridMultilevel"/>
    <w:tmpl w:val="75386536"/>
    <w:lvl w:ilvl="0" w:tplc="2390CD0A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5D020A"/>
    <w:multiLevelType w:val="hybridMultilevel"/>
    <w:tmpl w:val="02E4231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3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num w:numId="1">
    <w:abstractNumId w:val="13"/>
  </w:num>
  <w:num w:numId="2">
    <w:abstractNumId w:val="4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12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9"/>
  </w:num>
  <w:num w:numId="9">
    <w:abstractNumId w:val="2"/>
  </w:num>
  <w:num w:numId="10">
    <w:abstractNumId w:val="11"/>
  </w:num>
  <w:num w:numId="11">
    <w:abstractNumId w:val="3"/>
  </w:num>
  <w:num w:numId="12">
    <w:abstractNumId w:val="6"/>
  </w:num>
  <w:num w:numId="13">
    <w:abstractNumId w:val="10"/>
  </w:num>
  <w:num w:numId="14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3034"/>
    <w:rsid w:val="00004686"/>
    <w:rsid w:val="00004B23"/>
    <w:rsid w:val="00005F4B"/>
    <w:rsid w:val="00006FC4"/>
    <w:rsid w:val="00010E67"/>
    <w:rsid w:val="00011ADB"/>
    <w:rsid w:val="000121DE"/>
    <w:rsid w:val="00012562"/>
    <w:rsid w:val="00013552"/>
    <w:rsid w:val="0001433A"/>
    <w:rsid w:val="00014994"/>
    <w:rsid w:val="0001534C"/>
    <w:rsid w:val="00015DD6"/>
    <w:rsid w:val="000214FC"/>
    <w:rsid w:val="00023B0A"/>
    <w:rsid w:val="00023FEA"/>
    <w:rsid w:val="0002643E"/>
    <w:rsid w:val="0003081A"/>
    <w:rsid w:val="000341C9"/>
    <w:rsid w:val="000344DF"/>
    <w:rsid w:val="0003458C"/>
    <w:rsid w:val="00035D54"/>
    <w:rsid w:val="00036A65"/>
    <w:rsid w:val="0003730A"/>
    <w:rsid w:val="000373C9"/>
    <w:rsid w:val="00040055"/>
    <w:rsid w:val="00042CB9"/>
    <w:rsid w:val="00044673"/>
    <w:rsid w:val="000454BF"/>
    <w:rsid w:val="00046C38"/>
    <w:rsid w:val="00047177"/>
    <w:rsid w:val="00050B98"/>
    <w:rsid w:val="00052174"/>
    <w:rsid w:val="00053B35"/>
    <w:rsid w:val="000555C9"/>
    <w:rsid w:val="00057A21"/>
    <w:rsid w:val="00060E2A"/>
    <w:rsid w:val="0006117D"/>
    <w:rsid w:val="000620EE"/>
    <w:rsid w:val="00062C05"/>
    <w:rsid w:val="0006500B"/>
    <w:rsid w:val="00065CD3"/>
    <w:rsid w:val="0006621B"/>
    <w:rsid w:val="0007004C"/>
    <w:rsid w:val="000707D5"/>
    <w:rsid w:val="000715DB"/>
    <w:rsid w:val="000737A2"/>
    <w:rsid w:val="000738BB"/>
    <w:rsid w:val="000757BF"/>
    <w:rsid w:val="00076ED1"/>
    <w:rsid w:val="00077BD5"/>
    <w:rsid w:val="0008140E"/>
    <w:rsid w:val="00081D45"/>
    <w:rsid w:val="000830CE"/>
    <w:rsid w:val="00084760"/>
    <w:rsid w:val="00084F37"/>
    <w:rsid w:val="000868C3"/>
    <w:rsid w:val="000918E8"/>
    <w:rsid w:val="00091B32"/>
    <w:rsid w:val="00095A67"/>
    <w:rsid w:val="000965DF"/>
    <w:rsid w:val="00096C90"/>
    <w:rsid w:val="0009799E"/>
    <w:rsid w:val="00097A70"/>
    <w:rsid w:val="000A0980"/>
    <w:rsid w:val="000A0FAA"/>
    <w:rsid w:val="000A15D1"/>
    <w:rsid w:val="000A351D"/>
    <w:rsid w:val="000A4471"/>
    <w:rsid w:val="000A45B0"/>
    <w:rsid w:val="000A4B6A"/>
    <w:rsid w:val="000A6AA4"/>
    <w:rsid w:val="000A6BEF"/>
    <w:rsid w:val="000A71DC"/>
    <w:rsid w:val="000A7CFC"/>
    <w:rsid w:val="000B1C2E"/>
    <w:rsid w:val="000B2801"/>
    <w:rsid w:val="000B3809"/>
    <w:rsid w:val="000B4E21"/>
    <w:rsid w:val="000B4E9F"/>
    <w:rsid w:val="000B6676"/>
    <w:rsid w:val="000B66C4"/>
    <w:rsid w:val="000B7A9C"/>
    <w:rsid w:val="000B7C44"/>
    <w:rsid w:val="000C0FCF"/>
    <w:rsid w:val="000C1C9A"/>
    <w:rsid w:val="000C3982"/>
    <w:rsid w:val="000C4A11"/>
    <w:rsid w:val="000C657A"/>
    <w:rsid w:val="000C6823"/>
    <w:rsid w:val="000C735E"/>
    <w:rsid w:val="000C799C"/>
    <w:rsid w:val="000D7C0A"/>
    <w:rsid w:val="000E1545"/>
    <w:rsid w:val="000E1A31"/>
    <w:rsid w:val="000E2883"/>
    <w:rsid w:val="000E2AF5"/>
    <w:rsid w:val="000E5176"/>
    <w:rsid w:val="000E7E80"/>
    <w:rsid w:val="000F0796"/>
    <w:rsid w:val="000F085B"/>
    <w:rsid w:val="000F3971"/>
    <w:rsid w:val="000F3988"/>
    <w:rsid w:val="000F4138"/>
    <w:rsid w:val="000F68CC"/>
    <w:rsid w:val="000F75C6"/>
    <w:rsid w:val="0010091F"/>
    <w:rsid w:val="00101682"/>
    <w:rsid w:val="00103EAE"/>
    <w:rsid w:val="0010532E"/>
    <w:rsid w:val="00106438"/>
    <w:rsid w:val="00107058"/>
    <w:rsid w:val="00107834"/>
    <w:rsid w:val="00110FF4"/>
    <w:rsid w:val="00114108"/>
    <w:rsid w:val="0011411F"/>
    <w:rsid w:val="0011549B"/>
    <w:rsid w:val="0011613B"/>
    <w:rsid w:val="00120550"/>
    <w:rsid w:val="00121180"/>
    <w:rsid w:val="00121908"/>
    <w:rsid w:val="00121D64"/>
    <w:rsid w:val="0012422D"/>
    <w:rsid w:val="00124648"/>
    <w:rsid w:val="00124848"/>
    <w:rsid w:val="00125598"/>
    <w:rsid w:val="00126055"/>
    <w:rsid w:val="00126FA0"/>
    <w:rsid w:val="001278C8"/>
    <w:rsid w:val="0013104A"/>
    <w:rsid w:val="001317DD"/>
    <w:rsid w:val="00131CF2"/>
    <w:rsid w:val="00133379"/>
    <w:rsid w:val="001364EE"/>
    <w:rsid w:val="00137138"/>
    <w:rsid w:val="00140271"/>
    <w:rsid w:val="00142B7E"/>
    <w:rsid w:val="00142EA9"/>
    <w:rsid w:val="00143369"/>
    <w:rsid w:val="0014388F"/>
    <w:rsid w:val="0014694B"/>
    <w:rsid w:val="00150B80"/>
    <w:rsid w:val="00152883"/>
    <w:rsid w:val="00152A32"/>
    <w:rsid w:val="00152B13"/>
    <w:rsid w:val="001531E6"/>
    <w:rsid w:val="00153457"/>
    <w:rsid w:val="00153BB7"/>
    <w:rsid w:val="001549C9"/>
    <w:rsid w:val="00154ED1"/>
    <w:rsid w:val="001564C5"/>
    <w:rsid w:val="0015687A"/>
    <w:rsid w:val="00161010"/>
    <w:rsid w:val="00161559"/>
    <w:rsid w:val="00161942"/>
    <w:rsid w:val="001637E0"/>
    <w:rsid w:val="00164F36"/>
    <w:rsid w:val="0016553A"/>
    <w:rsid w:val="00165D3D"/>
    <w:rsid w:val="00166B3B"/>
    <w:rsid w:val="00170B62"/>
    <w:rsid w:val="00170C9C"/>
    <w:rsid w:val="001711A6"/>
    <w:rsid w:val="001716C5"/>
    <w:rsid w:val="00172E31"/>
    <w:rsid w:val="0017436F"/>
    <w:rsid w:val="00174D87"/>
    <w:rsid w:val="00175312"/>
    <w:rsid w:val="00176C7A"/>
    <w:rsid w:val="00182BED"/>
    <w:rsid w:val="0018465B"/>
    <w:rsid w:val="00185980"/>
    <w:rsid w:val="00186527"/>
    <w:rsid w:val="0018717F"/>
    <w:rsid w:val="001875FC"/>
    <w:rsid w:val="0019035D"/>
    <w:rsid w:val="00190927"/>
    <w:rsid w:val="00190EA3"/>
    <w:rsid w:val="00195807"/>
    <w:rsid w:val="00195B86"/>
    <w:rsid w:val="00195EFB"/>
    <w:rsid w:val="001A0B8C"/>
    <w:rsid w:val="001A1397"/>
    <w:rsid w:val="001A3D54"/>
    <w:rsid w:val="001A407F"/>
    <w:rsid w:val="001A456E"/>
    <w:rsid w:val="001A6646"/>
    <w:rsid w:val="001A7E5F"/>
    <w:rsid w:val="001B0726"/>
    <w:rsid w:val="001B30BD"/>
    <w:rsid w:val="001B6416"/>
    <w:rsid w:val="001B6746"/>
    <w:rsid w:val="001B6B52"/>
    <w:rsid w:val="001C0C94"/>
    <w:rsid w:val="001C2671"/>
    <w:rsid w:val="001C2E13"/>
    <w:rsid w:val="001C3E25"/>
    <w:rsid w:val="001C465D"/>
    <w:rsid w:val="001C5AE3"/>
    <w:rsid w:val="001C6056"/>
    <w:rsid w:val="001D46BA"/>
    <w:rsid w:val="001D50C8"/>
    <w:rsid w:val="001D5ED5"/>
    <w:rsid w:val="001D66E0"/>
    <w:rsid w:val="001D6A27"/>
    <w:rsid w:val="001D6DB0"/>
    <w:rsid w:val="001E1E80"/>
    <w:rsid w:val="001E2EA1"/>
    <w:rsid w:val="001E32F3"/>
    <w:rsid w:val="001E3F80"/>
    <w:rsid w:val="001E5202"/>
    <w:rsid w:val="001E5C56"/>
    <w:rsid w:val="001E685C"/>
    <w:rsid w:val="001F074E"/>
    <w:rsid w:val="001F0C07"/>
    <w:rsid w:val="001F2293"/>
    <w:rsid w:val="001F22A5"/>
    <w:rsid w:val="001F2C54"/>
    <w:rsid w:val="001F5458"/>
    <w:rsid w:val="001F6084"/>
    <w:rsid w:val="001F614F"/>
    <w:rsid w:val="001F664E"/>
    <w:rsid w:val="001F677D"/>
    <w:rsid w:val="001F6F87"/>
    <w:rsid w:val="00200B05"/>
    <w:rsid w:val="002016D3"/>
    <w:rsid w:val="00201846"/>
    <w:rsid w:val="00203401"/>
    <w:rsid w:val="00203D4D"/>
    <w:rsid w:val="00204C9D"/>
    <w:rsid w:val="00207BF1"/>
    <w:rsid w:val="00210122"/>
    <w:rsid w:val="002114B5"/>
    <w:rsid w:val="00213A94"/>
    <w:rsid w:val="002155BF"/>
    <w:rsid w:val="00217C4A"/>
    <w:rsid w:val="00217DD1"/>
    <w:rsid w:val="00217E26"/>
    <w:rsid w:val="002206F2"/>
    <w:rsid w:val="00220E86"/>
    <w:rsid w:val="002215A8"/>
    <w:rsid w:val="0022221B"/>
    <w:rsid w:val="00222EF1"/>
    <w:rsid w:val="00224601"/>
    <w:rsid w:val="00224CA7"/>
    <w:rsid w:val="0022522F"/>
    <w:rsid w:val="00226FD3"/>
    <w:rsid w:val="00231227"/>
    <w:rsid w:val="00231A9C"/>
    <w:rsid w:val="00232CB5"/>
    <w:rsid w:val="0023306B"/>
    <w:rsid w:val="002336D8"/>
    <w:rsid w:val="00234453"/>
    <w:rsid w:val="00234779"/>
    <w:rsid w:val="00237077"/>
    <w:rsid w:val="00237213"/>
    <w:rsid w:val="002405E5"/>
    <w:rsid w:val="00242185"/>
    <w:rsid w:val="002425B6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246C"/>
    <w:rsid w:val="00253D35"/>
    <w:rsid w:val="00255517"/>
    <w:rsid w:val="00255603"/>
    <w:rsid w:val="0025573C"/>
    <w:rsid w:val="0025588B"/>
    <w:rsid w:val="0025633D"/>
    <w:rsid w:val="00261328"/>
    <w:rsid w:val="00261449"/>
    <w:rsid w:val="00261DF2"/>
    <w:rsid w:val="0026289B"/>
    <w:rsid w:val="002639F8"/>
    <w:rsid w:val="00263F7A"/>
    <w:rsid w:val="0026616C"/>
    <w:rsid w:val="002667B5"/>
    <w:rsid w:val="00266E2A"/>
    <w:rsid w:val="002708C7"/>
    <w:rsid w:val="00270A35"/>
    <w:rsid w:val="002724B9"/>
    <w:rsid w:val="00273D1E"/>
    <w:rsid w:val="00273FB9"/>
    <w:rsid w:val="002743EF"/>
    <w:rsid w:val="00274551"/>
    <w:rsid w:val="002746E6"/>
    <w:rsid w:val="002769E8"/>
    <w:rsid w:val="00280C52"/>
    <w:rsid w:val="002814E9"/>
    <w:rsid w:val="00281AAF"/>
    <w:rsid w:val="00282C53"/>
    <w:rsid w:val="0028349B"/>
    <w:rsid w:val="002838E4"/>
    <w:rsid w:val="00284962"/>
    <w:rsid w:val="002857A0"/>
    <w:rsid w:val="00285B38"/>
    <w:rsid w:val="00286207"/>
    <w:rsid w:val="00286E5A"/>
    <w:rsid w:val="00286E83"/>
    <w:rsid w:val="0028719D"/>
    <w:rsid w:val="002903E9"/>
    <w:rsid w:val="00292D53"/>
    <w:rsid w:val="00293D5A"/>
    <w:rsid w:val="00294AB7"/>
    <w:rsid w:val="00294D36"/>
    <w:rsid w:val="002958FE"/>
    <w:rsid w:val="0029668E"/>
    <w:rsid w:val="00296748"/>
    <w:rsid w:val="002970AE"/>
    <w:rsid w:val="00297F40"/>
    <w:rsid w:val="002A0E82"/>
    <w:rsid w:val="002A2C5D"/>
    <w:rsid w:val="002A367F"/>
    <w:rsid w:val="002A4D70"/>
    <w:rsid w:val="002A6853"/>
    <w:rsid w:val="002A6886"/>
    <w:rsid w:val="002A77C7"/>
    <w:rsid w:val="002B0AB3"/>
    <w:rsid w:val="002B0B90"/>
    <w:rsid w:val="002B0C97"/>
    <w:rsid w:val="002B0FD9"/>
    <w:rsid w:val="002B2B13"/>
    <w:rsid w:val="002B3547"/>
    <w:rsid w:val="002B3E78"/>
    <w:rsid w:val="002B5165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C6FF7"/>
    <w:rsid w:val="002D259D"/>
    <w:rsid w:val="002D432D"/>
    <w:rsid w:val="002D473D"/>
    <w:rsid w:val="002D4F2D"/>
    <w:rsid w:val="002D5895"/>
    <w:rsid w:val="002D6CB5"/>
    <w:rsid w:val="002D6E01"/>
    <w:rsid w:val="002E1FC3"/>
    <w:rsid w:val="002E22CD"/>
    <w:rsid w:val="002E383E"/>
    <w:rsid w:val="002E4D6A"/>
    <w:rsid w:val="002E4ECA"/>
    <w:rsid w:val="002E5AF9"/>
    <w:rsid w:val="002E7FDD"/>
    <w:rsid w:val="002F2666"/>
    <w:rsid w:val="002F3D91"/>
    <w:rsid w:val="002F3F1E"/>
    <w:rsid w:val="002F4812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7D3"/>
    <w:rsid w:val="00302E49"/>
    <w:rsid w:val="00303271"/>
    <w:rsid w:val="003032D4"/>
    <w:rsid w:val="00304BC5"/>
    <w:rsid w:val="003054CB"/>
    <w:rsid w:val="0030567D"/>
    <w:rsid w:val="00306937"/>
    <w:rsid w:val="00307EBF"/>
    <w:rsid w:val="00307F19"/>
    <w:rsid w:val="00307F37"/>
    <w:rsid w:val="003102E4"/>
    <w:rsid w:val="00310CD8"/>
    <w:rsid w:val="00311A2B"/>
    <w:rsid w:val="003136DB"/>
    <w:rsid w:val="00314E5D"/>
    <w:rsid w:val="00314F51"/>
    <w:rsid w:val="003157B3"/>
    <w:rsid w:val="003174CC"/>
    <w:rsid w:val="00320AE5"/>
    <w:rsid w:val="00321E8F"/>
    <w:rsid w:val="003220BA"/>
    <w:rsid w:val="0032399A"/>
    <w:rsid w:val="00323CEA"/>
    <w:rsid w:val="00323DE4"/>
    <w:rsid w:val="00325696"/>
    <w:rsid w:val="003274DC"/>
    <w:rsid w:val="00327FD1"/>
    <w:rsid w:val="003301EF"/>
    <w:rsid w:val="00330722"/>
    <w:rsid w:val="003328D1"/>
    <w:rsid w:val="003334F7"/>
    <w:rsid w:val="00333B73"/>
    <w:rsid w:val="00333DEC"/>
    <w:rsid w:val="003342D3"/>
    <w:rsid w:val="003344C8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13BF"/>
    <w:rsid w:val="0035229F"/>
    <w:rsid w:val="003529CF"/>
    <w:rsid w:val="00352C69"/>
    <w:rsid w:val="00352DFC"/>
    <w:rsid w:val="00354169"/>
    <w:rsid w:val="003541DE"/>
    <w:rsid w:val="00354432"/>
    <w:rsid w:val="00356B93"/>
    <w:rsid w:val="00360B5B"/>
    <w:rsid w:val="00361663"/>
    <w:rsid w:val="003616FD"/>
    <w:rsid w:val="00361E99"/>
    <w:rsid w:val="0036255E"/>
    <w:rsid w:val="00362690"/>
    <w:rsid w:val="00366B65"/>
    <w:rsid w:val="0036760B"/>
    <w:rsid w:val="0037030A"/>
    <w:rsid w:val="00371D99"/>
    <w:rsid w:val="003756BD"/>
    <w:rsid w:val="00375FF8"/>
    <w:rsid w:val="00376417"/>
    <w:rsid w:val="003807D9"/>
    <w:rsid w:val="00380A46"/>
    <w:rsid w:val="00381D78"/>
    <w:rsid w:val="0038359B"/>
    <w:rsid w:val="00384883"/>
    <w:rsid w:val="00387657"/>
    <w:rsid w:val="0038798A"/>
    <w:rsid w:val="00387E0E"/>
    <w:rsid w:val="003909C0"/>
    <w:rsid w:val="0039326A"/>
    <w:rsid w:val="00393BED"/>
    <w:rsid w:val="003957DF"/>
    <w:rsid w:val="00396276"/>
    <w:rsid w:val="003962EF"/>
    <w:rsid w:val="003971E2"/>
    <w:rsid w:val="00397DF5"/>
    <w:rsid w:val="003A00D9"/>
    <w:rsid w:val="003A024E"/>
    <w:rsid w:val="003A19BD"/>
    <w:rsid w:val="003A2683"/>
    <w:rsid w:val="003A28CA"/>
    <w:rsid w:val="003A2A07"/>
    <w:rsid w:val="003A2B68"/>
    <w:rsid w:val="003A384C"/>
    <w:rsid w:val="003A3D6F"/>
    <w:rsid w:val="003A44ED"/>
    <w:rsid w:val="003A77BA"/>
    <w:rsid w:val="003B0F86"/>
    <w:rsid w:val="003B215C"/>
    <w:rsid w:val="003B2D54"/>
    <w:rsid w:val="003B4010"/>
    <w:rsid w:val="003B5B0C"/>
    <w:rsid w:val="003B5E6F"/>
    <w:rsid w:val="003B6034"/>
    <w:rsid w:val="003B669F"/>
    <w:rsid w:val="003B66CD"/>
    <w:rsid w:val="003C0098"/>
    <w:rsid w:val="003C020D"/>
    <w:rsid w:val="003C1751"/>
    <w:rsid w:val="003C39DD"/>
    <w:rsid w:val="003C521B"/>
    <w:rsid w:val="003C5CB2"/>
    <w:rsid w:val="003C6325"/>
    <w:rsid w:val="003D09CD"/>
    <w:rsid w:val="003D101F"/>
    <w:rsid w:val="003D1F76"/>
    <w:rsid w:val="003D588D"/>
    <w:rsid w:val="003D6F8D"/>
    <w:rsid w:val="003E0C42"/>
    <w:rsid w:val="003E1D74"/>
    <w:rsid w:val="003E2C47"/>
    <w:rsid w:val="003E54B0"/>
    <w:rsid w:val="003E555C"/>
    <w:rsid w:val="003F03D3"/>
    <w:rsid w:val="003F1665"/>
    <w:rsid w:val="003F41A4"/>
    <w:rsid w:val="003F46E3"/>
    <w:rsid w:val="003F4FDA"/>
    <w:rsid w:val="003F5FA5"/>
    <w:rsid w:val="003F67F0"/>
    <w:rsid w:val="003F735F"/>
    <w:rsid w:val="003F7D4F"/>
    <w:rsid w:val="00400A3C"/>
    <w:rsid w:val="00405ED6"/>
    <w:rsid w:val="004109B2"/>
    <w:rsid w:val="00410ACE"/>
    <w:rsid w:val="00411710"/>
    <w:rsid w:val="004117FD"/>
    <w:rsid w:val="004127DA"/>
    <w:rsid w:val="004146E7"/>
    <w:rsid w:val="0041527C"/>
    <w:rsid w:val="004171C8"/>
    <w:rsid w:val="004202A8"/>
    <w:rsid w:val="00422D50"/>
    <w:rsid w:val="0042347B"/>
    <w:rsid w:val="0042464F"/>
    <w:rsid w:val="004269CF"/>
    <w:rsid w:val="004306AB"/>
    <w:rsid w:val="00431E63"/>
    <w:rsid w:val="00433926"/>
    <w:rsid w:val="0043429B"/>
    <w:rsid w:val="00434E43"/>
    <w:rsid w:val="004366B0"/>
    <w:rsid w:val="00436F6D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1C6B"/>
    <w:rsid w:val="0045238D"/>
    <w:rsid w:val="00453259"/>
    <w:rsid w:val="004538AD"/>
    <w:rsid w:val="00454F28"/>
    <w:rsid w:val="00455CB9"/>
    <w:rsid w:val="00455F3B"/>
    <w:rsid w:val="00456998"/>
    <w:rsid w:val="004574D9"/>
    <w:rsid w:val="00460663"/>
    <w:rsid w:val="00460682"/>
    <w:rsid w:val="00462D76"/>
    <w:rsid w:val="0046344C"/>
    <w:rsid w:val="00464EF3"/>
    <w:rsid w:val="0046537B"/>
    <w:rsid w:val="00466064"/>
    <w:rsid w:val="00467C37"/>
    <w:rsid w:val="00470415"/>
    <w:rsid w:val="00470593"/>
    <w:rsid w:val="00470CB5"/>
    <w:rsid w:val="00472061"/>
    <w:rsid w:val="0047215B"/>
    <w:rsid w:val="00473C84"/>
    <w:rsid w:val="00473FAE"/>
    <w:rsid w:val="00475D32"/>
    <w:rsid w:val="00476DBC"/>
    <w:rsid w:val="00477485"/>
    <w:rsid w:val="00477B39"/>
    <w:rsid w:val="00481508"/>
    <w:rsid w:val="00481AEA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20B9"/>
    <w:rsid w:val="004A2438"/>
    <w:rsid w:val="004A62FF"/>
    <w:rsid w:val="004A67A5"/>
    <w:rsid w:val="004A7E58"/>
    <w:rsid w:val="004B1073"/>
    <w:rsid w:val="004B19C6"/>
    <w:rsid w:val="004B4AED"/>
    <w:rsid w:val="004B4DB1"/>
    <w:rsid w:val="004B5BF5"/>
    <w:rsid w:val="004B5CFE"/>
    <w:rsid w:val="004B7173"/>
    <w:rsid w:val="004B76DD"/>
    <w:rsid w:val="004B7F76"/>
    <w:rsid w:val="004C2B98"/>
    <w:rsid w:val="004C33B5"/>
    <w:rsid w:val="004C33C4"/>
    <w:rsid w:val="004C414D"/>
    <w:rsid w:val="004C57F6"/>
    <w:rsid w:val="004C6D4D"/>
    <w:rsid w:val="004C6F58"/>
    <w:rsid w:val="004C7A57"/>
    <w:rsid w:val="004C7BE7"/>
    <w:rsid w:val="004D0122"/>
    <w:rsid w:val="004D0EE8"/>
    <w:rsid w:val="004D1CCB"/>
    <w:rsid w:val="004D1D42"/>
    <w:rsid w:val="004D2B4B"/>
    <w:rsid w:val="004D2D58"/>
    <w:rsid w:val="004D5EF4"/>
    <w:rsid w:val="004E118C"/>
    <w:rsid w:val="004E52FA"/>
    <w:rsid w:val="004E642F"/>
    <w:rsid w:val="004E784E"/>
    <w:rsid w:val="004F093D"/>
    <w:rsid w:val="004F283B"/>
    <w:rsid w:val="004F54B2"/>
    <w:rsid w:val="004F5F6A"/>
    <w:rsid w:val="004F6E5E"/>
    <w:rsid w:val="004F7131"/>
    <w:rsid w:val="00500070"/>
    <w:rsid w:val="00501134"/>
    <w:rsid w:val="00501F5B"/>
    <w:rsid w:val="0050248B"/>
    <w:rsid w:val="00502792"/>
    <w:rsid w:val="005027BF"/>
    <w:rsid w:val="00502FDD"/>
    <w:rsid w:val="00504181"/>
    <w:rsid w:val="00504C1C"/>
    <w:rsid w:val="00505019"/>
    <w:rsid w:val="005051B7"/>
    <w:rsid w:val="005055F9"/>
    <w:rsid w:val="00505EDD"/>
    <w:rsid w:val="00505FB5"/>
    <w:rsid w:val="00506678"/>
    <w:rsid w:val="00510518"/>
    <w:rsid w:val="0051096D"/>
    <w:rsid w:val="00511EFA"/>
    <w:rsid w:val="005120D9"/>
    <w:rsid w:val="0051495C"/>
    <w:rsid w:val="005150E9"/>
    <w:rsid w:val="00515E39"/>
    <w:rsid w:val="005178B0"/>
    <w:rsid w:val="00521EB0"/>
    <w:rsid w:val="005220C1"/>
    <w:rsid w:val="0052361B"/>
    <w:rsid w:val="0053094B"/>
    <w:rsid w:val="005312FE"/>
    <w:rsid w:val="0053178D"/>
    <w:rsid w:val="00532AF3"/>
    <w:rsid w:val="00533A03"/>
    <w:rsid w:val="00533E68"/>
    <w:rsid w:val="00535149"/>
    <w:rsid w:val="00535894"/>
    <w:rsid w:val="00535DB7"/>
    <w:rsid w:val="00536980"/>
    <w:rsid w:val="00536EF9"/>
    <w:rsid w:val="00537CBA"/>
    <w:rsid w:val="00537F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4FF1"/>
    <w:rsid w:val="00555DE7"/>
    <w:rsid w:val="005560D9"/>
    <w:rsid w:val="00556FFE"/>
    <w:rsid w:val="005571B4"/>
    <w:rsid w:val="005616B4"/>
    <w:rsid w:val="00562109"/>
    <w:rsid w:val="005623E0"/>
    <w:rsid w:val="005629BE"/>
    <w:rsid w:val="00563363"/>
    <w:rsid w:val="00563FDB"/>
    <w:rsid w:val="00564D24"/>
    <w:rsid w:val="005665E3"/>
    <w:rsid w:val="00570CFD"/>
    <w:rsid w:val="005711A8"/>
    <w:rsid w:val="005728D7"/>
    <w:rsid w:val="00572B64"/>
    <w:rsid w:val="005730C7"/>
    <w:rsid w:val="00573AA5"/>
    <w:rsid w:val="00573B9B"/>
    <w:rsid w:val="005754EA"/>
    <w:rsid w:val="005806F0"/>
    <w:rsid w:val="0058125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3CE4"/>
    <w:rsid w:val="00594098"/>
    <w:rsid w:val="005945F5"/>
    <w:rsid w:val="00596401"/>
    <w:rsid w:val="005967D5"/>
    <w:rsid w:val="00596CAB"/>
    <w:rsid w:val="00596D6D"/>
    <w:rsid w:val="005A0770"/>
    <w:rsid w:val="005A2D08"/>
    <w:rsid w:val="005A370E"/>
    <w:rsid w:val="005A4097"/>
    <w:rsid w:val="005A4685"/>
    <w:rsid w:val="005A4F13"/>
    <w:rsid w:val="005A4F72"/>
    <w:rsid w:val="005A653F"/>
    <w:rsid w:val="005B3D9F"/>
    <w:rsid w:val="005B48AD"/>
    <w:rsid w:val="005B711F"/>
    <w:rsid w:val="005B725E"/>
    <w:rsid w:val="005B7D38"/>
    <w:rsid w:val="005C0001"/>
    <w:rsid w:val="005C1B67"/>
    <w:rsid w:val="005C2049"/>
    <w:rsid w:val="005C29F4"/>
    <w:rsid w:val="005C2FA6"/>
    <w:rsid w:val="005C3D8B"/>
    <w:rsid w:val="005C4D56"/>
    <w:rsid w:val="005C5EE0"/>
    <w:rsid w:val="005C7C74"/>
    <w:rsid w:val="005D0986"/>
    <w:rsid w:val="005D14FB"/>
    <w:rsid w:val="005D4EAF"/>
    <w:rsid w:val="005D6A6B"/>
    <w:rsid w:val="005D6E8B"/>
    <w:rsid w:val="005E06F3"/>
    <w:rsid w:val="005E12E5"/>
    <w:rsid w:val="005E19F8"/>
    <w:rsid w:val="005E1A4C"/>
    <w:rsid w:val="005E33E9"/>
    <w:rsid w:val="005E616F"/>
    <w:rsid w:val="005E63DB"/>
    <w:rsid w:val="005E7770"/>
    <w:rsid w:val="005E7EE6"/>
    <w:rsid w:val="005F23AC"/>
    <w:rsid w:val="005F3F88"/>
    <w:rsid w:val="005F6ADD"/>
    <w:rsid w:val="005F6F3B"/>
    <w:rsid w:val="005F73D6"/>
    <w:rsid w:val="00600182"/>
    <w:rsid w:val="0060019B"/>
    <w:rsid w:val="0060219D"/>
    <w:rsid w:val="006021CC"/>
    <w:rsid w:val="006021E5"/>
    <w:rsid w:val="0060297D"/>
    <w:rsid w:val="00602A3A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5021"/>
    <w:rsid w:val="00627DAE"/>
    <w:rsid w:val="0063095B"/>
    <w:rsid w:val="00631D38"/>
    <w:rsid w:val="006324A3"/>
    <w:rsid w:val="0063468A"/>
    <w:rsid w:val="00634B16"/>
    <w:rsid w:val="00634C19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E3A"/>
    <w:rsid w:val="0064766F"/>
    <w:rsid w:val="00651075"/>
    <w:rsid w:val="006517B7"/>
    <w:rsid w:val="00652BB7"/>
    <w:rsid w:val="0065300A"/>
    <w:rsid w:val="006544F9"/>
    <w:rsid w:val="00655A88"/>
    <w:rsid w:val="00656669"/>
    <w:rsid w:val="00656908"/>
    <w:rsid w:val="00657551"/>
    <w:rsid w:val="006576EA"/>
    <w:rsid w:val="006602DC"/>
    <w:rsid w:val="00660960"/>
    <w:rsid w:val="00660D05"/>
    <w:rsid w:val="006614AB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70"/>
    <w:rsid w:val="006760FC"/>
    <w:rsid w:val="00682316"/>
    <w:rsid w:val="006826BD"/>
    <w:rsid w:val="00682C9B"/>
    <w:rsid w:val="00683189"/>
    <w:rsid w:val="00683ACB"/>
    <w:rsid w:val="00683E27"/>
    <w:rsid w:val="00684589"/>
    <w:rsid w:val="00685FD6"/>
    <w:rsid w:val="00694AD6"/>
    <w:rsid w:val="00694CBE"/>
    <w:rsid w:val="0069547F"/>
    <w:rsid w:val="00696A4A"/>
    <w:rsid w:val="00696CCF"/>
    <w:rsid w:val="006A0821"/>
    <w:rsid w:val="006A0D5C"/>
    <w:rsid w:val="006A1512"/>
    <w:rsid w:val="006A5EE1"/>
    <w:rsid w:val="006B0E0B"/>
    <w:rsid w:val="006B107D"/>
    <w:rsid w:val="006B1235"/>
    <w:rsid w:val="006B13A2"/>
    <w:rsid w:val="006B1421"/>
    <w:rsid w:val="006B26C0"/>
    <w:rsid w:val="006B371A"/>
    <w:rsid w:val="006B72EA"/>
    <w:rsid w:val="006C0646"/>
    <w:rsid w:val="006C0665"/>
    <w:rsid w:val="006C126D"/>
    <w:rsid w:val="006C40F1"/>
    <w:rsid w:val="006C4C58"/>
    <w:rsid w:val="006D06AC"/>
    <w:rsid w:val="006D226F"/>
    <w:rsid w:val="006D3F4F"/>
    <w:rsid w:val="006D551F"/>
    <w:rsid w:val="006D57B3"/>
    <w:rsid w:val="006D5AF3"/>
    <w:rsid w:val="006D61B1"/>
    <w:rsid w:val="006D623E"/>
    <w:rsid w:val="006D78DB"/>
    <w:rsid w:val="006E3B16"/>
    <w:rsid w:val="006E48EA"/>
    <w:rsid w:val="006E4F24"/>
    <w:rsid w:val="006E6F35"/>
    <w:rsid w:val="006E739F"/>
    <w:rsid w:val="006F0DD0"/>
    <w:rsid w:val="006F2414"/>
    <w:rsid w:val="006F2F4F"/>
    <w:rsid w:val="006F363D"/>
    <w:rsid w:val="006F4151"/>
    <w:rsid w:val="006F4487"/>
    <w:rsid w:val="006F7975"/>
    <w:rsid w:val="006F7C6E"/>
    <w:rsid w:val="006F7E91"/>
    <w:rsid w:val="006F7F52"/>
    <w:rsid w:val="0070132E"/>
    <w:rsid w:val="00701D31"/>
    <w:rsid w:val="007031B0"/>
    <w:rsid w:val="007040B8"/>
    <w:rsid w:val="00704417"/>
    <w:rsid w:val="00710CFA"/>
    <w:rsid w:val="00711347"/>
    <w:rsid w:val="0071261A"/>
    <w:rsid w:val="00712EE5"/>
    <w:rsid w:val="00712F4D"/>
    <w:rsid w:val="00713BBC"/>
    <w:rsid w:val="007149CA"/>
    <w:rsid w:val="00715D5A"/>
    <w:rsid w:val="00717B28"/>
    <w:rsid w:val="00720770"/>
    <w:rsid w:val="00722835"/>
    <w:rsid w:val="00724253"/>
    <w:rsid w:val="00724AF7"/>
    <w:rsid w:val="007277B0"/>
    <w:rsid w:val="00730609"/>
    <w:rsid w:val="007308BC"/>
    <w:rsid w:val="00731307"/>
    <w:rsid w:val="0073283A"/>
    <w:rsid w:val="00733788"/>
    <w:rsid w:val="00733D08"/>
    <w:rsid w:val="00734DE9"/>
    <w:rsid w:val="00735066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25"/>
    <w:rsid w:val="00751240"/>
    <w:rsid w:val="00752F55"/>
    <w:rsid w:val="00753122"/>
    <w:rsid w:val="007535B6"/>
    <w:rsid w:val="007538B3"/>
    <w:rsid w:val="007549DC"/>
    <w:rsid w:val="007567E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DEE"/>
    <w:rsid w:val="0076717F"/>
    <w:rsid w:val="00770E42"/>
    <w:rsid w:val="007716B1"/>
    <w:rsid w:val="00771795"/>
    <w:rsid w:val="00773664"/>
    <w:rsid w:val="007738A6"/>
    <w:rsid w:val="00774B28"/>
    <w:rsid w:val="0077559D"/>
    <w:rsid w:val="00775CA9"/>
    <w:rsid w:val="00775E6B"/>
    <w:rsid w:val="0077613C"/>
    <w:rsid w:val="00776B40"/>
    <w:rsid w:val="00777BE6"/>
    <w:rsid w:val="007845B5"/>
    <w:rsid w:val="0078518E"/>
    <w:rsid w:val="00785CCD"/>
    <w:rsid w:val="00786C6D"/>
    <w:rsid w:val="00787615"/>
    <w:rsid w:val="00787874"/>
    <w:rsid w:val="00792C4A"/>
    <w:rsid w:val="00794D45"/>
    <w:rsid w:val="00795396"/>
    <w:rsid w:val="007A1FCF"/>
    <w:rsid w:val="007A2761"/>
    <w:rsid w:val="007A27FC"/>
    <w:rsid w:val="007A34A0"/>
    <w:rsid w:val="007A4DB4"/>
    <w:rsid w:val="007A5967"/>
    <w:rsid w:val="007A5971"/>
    <w:rsid w:val="007A5BBB"/>
    <w:rsid w:val="007A6337"/>
    <w:rsid w:val="007A6441"/>
    <w:rsid w:val="007A679B"/>
    <w:rsid w:val="007A7567"/>
    <w:rsid w:val="007B0048"/>
    <w:rsid w:val="007B06B9"/>
    <w:rsid w:val="007B1A40"/>
    <w:rsid w:val="007B27FF"/>
    <w:rsid w:val="007B3EE5"/>
    <w:rsid w:val="007B44FA"/>
    <w:rsid w:val="007B52B5"/>
    <w:rsid w:val="007B5FE3"/>
    <w:rsid w:val="007B6D1D"/>
    <w:rsid w:val="007B6EF0"/>
    <w:rsid w:val="007B7081"/>
    <w:rsid w:val="007B7CEB"/>
    <w:rsid w:val="007C1154"/>
    <w:rsid w:val="007C1BF9"/>
    <w:rsid w:val="007C3773"/>
    <w:rsid w:val="007C4E84"/>
    <w:rsid w:val="007C63EB"/>
    <w:rsid w:val="007C7530"/>
    <w:rsid w:val="007C79D5"/>
    <w:rsid w:val="007D0BA9"/>
    <w:rsid w:val="007D2137"/>
    <w:rsid w:val="007D22E0"/>
    <w:rsid w:val="007D2563"/>
    <w:rsid w:val="007D2828"/>
    <w:rsid w:val="007D2868"/>
    <w:rsid w:val="007D4433"/>
    <w:rsid w:val="007D4B7E"/>
    <w:rsid w:val="007D4CAD"/>
    <w:rsid w:val="007D5268"/>
    <w:rsid w:val="007D5807"/>
    <w:rsid w:val="007D5C3F"/>
    <w:rsid w:val="007D690C"/>
    <w:rsid w:val="007D782D"/>
    <w:rsid w:val="007D7D0D"/>
    <w:rsid w:val="007E1A2E"/>
    <w:rsid w:val="007E3906"/>
    <w:rsid w:val="007E3F08"/>
    <w:rsid w:val="007E5B23"/>
    <w:rsid w:val="007E6008"/>
    <w:rsid w:val="007E64B2"/>
    <w:rsid w:val="007F00EE"/>
    <w:rsid w:val="007F0E70"/>
    <w:rsid w:val="007F110D"/>
    <w:rsid w:val="007F4777"/>
    <w:rsid w:val="007F47CB"/>
    <w:rsid w:val="007F51D3"/>
    <w:rsid w:val="007F5AE1"/>
    <w:rsid w:val="007F74C8"/>
    <w:rsid w:val="007F7B41"/>
    <w:rsid w:val="00800170"/>
    <w:rsid w:val="00800B1A"/>
    <w:rsid w:val="00801489"/>
    <w:rsid w:val="008014DE"/>
    <w:rsid w:val="00802A09"/>
    <w:rsid w:val="00805ABD"/>
    <w:rsid w:val="00806A76"/>
    <w:rsid w:val="0080727F"/>
    <w:rsid w:val="00810DD4"/>
    <w:rsid w:val="008111A0"/>
    <w:rsid w:val="00811D7E"/>
    <w:rsid w:val="00812CA2"/>
    <w:rsid w:val="008139D9"/>
    <w:rsid w:val="008204CD"/>
    <w:rsid w:val="00821971"/>
    <w:rsid w:val="008247D0"/>
    <w:rsid w:val="008248FA"/>
    <w:rsid w:val="00825C11"/>
    <w:rsid w:val="00827D39"/>
    <w:rsid w:val="00830287"/>
    <w:rsid w:val="008313EC"/>
    <w:rsid w:val="008319F2"/>
    <w:rsid w:val="00831A08"/>
    <w:rsid w:val="00831D98"/>
    <w:rsid w:val="00833F02"/>
    <w:rsid w:val="008352AD"/>
    <w:rsid w:val="008372D0"/>
    <w:rsid w:val="008438B9"/>
    <w:rsid w:val="00843E9E"/>
    <w:rsid w:val="0084481D"/>
    <w:rsid w:val="00844F36"/>
    <w:rsid w:val="00846E27"/>
    <w:rsid w:val="008472C1"/>
    <w:rsid w:val="00847570"/>
    <w:rsid w:val="00850187"/>
    <w:rsid w:val="008522B5"/>
    <w:rsid w:val="0085309C"/>
    <w:rsid w:val="0085369F"/>
    <w:rsid w:val="0085624D"/>
    <w:rsid w:val="00856D4D"/>
    <w:rsid w:val="008573FE"/>
    <w:rsid w:val="00857974"/>
    <w:rsid w:val="00861EAC"/>
    <w:rsid w:val="0086206A"/>
    <w:rsid w:val="00862BBE"/>
    <w:rsid w:val="00863097"/>
    <w:rsid w:val="00863794"/>
    <w:rsid w:val="008649FB"/>
    <w:rsid w:val="00865159"/>
    <w:rsid w:val="008658E0"/>
    <w:rsid w:val="00866E58"/>
    <w:rsid w:val="00866E72"/>
    <w:rsid w:val="008674E8"/>
    <w:rsid w:val="00871CDD"/>
    <w:rsid w:val="008727AD"/>
    <w:rsid w:val="00873353"/>
    <w:rsid w:val="00875E11"/>
    <w:rsid w:val="00877060"/>
    <w:rsid w:val="008806EA"/>
    <w:rsid w:val="00883FD4"/>
    <w:rsid w:val="00884216"/>
    <w:rsid w:val="00885574"/>
    <w:rsid w:val="00886C18"/>
    <w:rsid w:val="00887743"/>
    <w:rsid w:val="00887BE4"/>
    <w:rsid w:val="00887C43"/>
    <w:rsid w:val="008913EC"/>
    <w:rsid w:val="0089323E"/>
    <w:rsid w:val="00894096"/>
    <w:rsid w:val="0089453D"/>
    <w:rsid w:val="00894DAD"/>
    <w:rsid w:val="008A0208"/>
    <w:rsid w:val="008A1381"/>
    <w:rsid w:val="008A1A04"/>
    <w:rsid w:val="008A376E"/>
    <w:rsid w:val="008A3B1D"/>
    <w:rsid w:val="008A4C27"/>
    <w:rsid w:val="008A503E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2ACB"/>
    <w:rsid w:val="008B3190"/>
    <w:rsid w:val="008B42CA"/>
    <w:rsid w:val="008B6487"/>
    <w:rsid w:val="008B6BBC"/>
    <w:rsid w:val="008C0918"/>
    <w:rsid w:val="008C0ED9"/>
    <w:rsid w:val="008C34B7"/>
    <w:rsid w:val="008C3872"/>
    <w:rsid w:val="008C3C3C"/>
    <w:rsid w:val="008C7509"/>
    <w:rsid w:val="008D0587"/>
    <w:rsid w:val="008D4102"/>
    <w:rsid w:val="008D49DE"/>
    <w:rsid w:val="008D5414"/>
    <w:rsid w:val="008D59B9"/>
    <w:rsid w:val="008D770F"/>
    <w:rsid w:val="008E280A"/>
    <w:rsid w:val="008E3693"/>
    <w:rsid w:val="008E3DC1"/>
    <w:rsid w:val="008E3F72"/>
    <w:rsid w:val="008E4ECC"/>
    <w:rsid w:val="008E6EF7"/>
    <w:rsid w:val="008F1A6D"/>
    <w:rsid w:val="008F2B68"/>
    <w:rsid w:val="008F2E18"/>
    <w:rsid w:val="008F353B"/>
    <w:rsid w:val="008F60F8"/>
    <w:rsid w:val="008F639F"/>
    <w:rsid w:val="008F6914"/>
    <w:rsid w:val="008F6BFB"/>
    <w:rsid w:val="008F73AF"/>
    <w:rsid w:val="00903DEE"/>
    <w:rsid w:val="0090636C"/>
    <w:rsid w:val="00912405"/>
    <w:rsid w:val="009139AC"/>
    <w:rsid w:val="00914C89"/>
    <w:rsid w:val="00915F6E"/>
    <w:rsid w:val="00916B49"/>
    <w:rsid w:val="009204C9"/>
    <w:rsid w:val="00921A40"/>
    <w:rsid w:val="009227EF"/>
    <w:rsid w:val="00923CF0"/>
    <w:rsid w:val="00923E32"/>
    <w:rsid w:val="00925867"/>
    <w:rsid w:val="0092794F"/>
    <w:rsid w:val="009279C2"/>
    <w:rsid w:val="0093092E"/>
    <w:rsid w:val="00930D73"/>
    <w:rsid w:val="00931775"/>
    <w:rsid w:val="00932283"/>
    <w:rsid w:val="00933245"/>
    <w:rsid w:val="00934D18"/>
    <w:rsid w:val="009353AB"/>
    <w:rsid w:val="00935F95"/>
    <w:rsid w:val="009400F7"/>
    <w:rsid w:val="00940D5E"/>
    <w:rsid w:val="00942FE7"/>
    <w:rsid w:val="009434A2"/>
    <w:rsid w:val="00944578"/>
    <w:rsid w:val="00945C8B"/>
    <w:rsid w:val="0094764F"/>
    <w:rsid w:val="00947EC0"/>
    <w:rsid w:val="0095047D"/>
    <w:rsid w:val="009511A6"/>
    <w:rsid w:val="0095137A"/>
    <w:rsid w:val="00952BD7"/>
    <w:rsid w:val="00954F0B"/>
    <w:rsid w:val="00955628"/>
    <w:rsid w:val="009559B9"/>
    <w:rsid w:val="009560D2"/>
    <w:rsid w:val="00956D4B"/>
    <w:rsid w:val="0095713A"/>
    <w:rsid w:val="00957CA5"/>
    <w:rsid w:val="00962EF1"/>
    <w:rsid w:val="009638CE"/>
    <w:rsid w:val="00964F88"/>
    <w:rsid w:val="009652CC"/>
    <w:rsid w:val="00966110"/>
    <w:rsid w:val="0096620C"/>
    <w:rsid w:val="0096654D"/>
    <w:rsid w:val="009679CC"/>
    <w:rsid w:val="00967C92"/>
    <w:rsid w:val="00970FF4"/>
    <w:rsid w:val="0097391D"/>
    <w:rsid w:val="00973A21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2CFF"/>
    <w:rsid w:val="00982D59"/>
    <w:rsid w:val="00986CBD"/>
    <w:rsid w:val="00986D1F"/>
    <w:rsid w:val="00986DF2"/>
    <w:rsid w:val="00987083"/>
    <w:rsid w:val="009873C4"/>
    <w:rsid w:val="009879C3"/>
    <w:rsid w:val="00990743"/>
    <w:rsid w:val="00990C82"/>
    <w:rsid w:val="0099310F"/>
    <w:rsid w:val="00994797"/>
    <w:rsid w:val="00994AFF"/>
    <w:rsid w:val="009953F6"/>
    <w:rsid w:val="00995B72"/>
    <w:rsid w:val="00996B18"/>
    <w:rsid w:val="00997A0E"/>
    <w:rsid w:val="009A09DB"/>
    <w:rsid w:val="009A0CEA"/>
    <w:rsid w:val="009A26C8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182"/>
    <w:rsid w:val="009B05B7"/>
    <w:rsid w:val="009B0F92"/>
    <w:rsid w:val="009B3F0C"/>
    <w:rsid w:val="009B5213"/>
    <w:rsid w:val="009C3657"/>
    <w:rsid w:val="009C37E9"/>
    <w:rsid w:val="009C5751"/>
    <w:rsid w:val="009C5A9D"/>
    <w:rsid w:val="009C5AF3"/>
    <w:rsid w:val="009C62C8"/>
    <w:rsid w:val="009C6475"/>
    <w:rsid w:val="009D1DBC"/>
    <w:rsid w:val="009D3719"/>
    <w:rsid w:val="009D474A"/>
    <w:rsid w:val="009D4D02"/>
    <w:rsid w:val="009D7267"/>
    <w:rsid w:val="009D7722"/>
    <w:rsid w:val="009E0F99"/>
    <w:rsid w:val="009E1327"/>
    <w:rsid w:val="009E18A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E7C32"/>
    <w:rsid w:val="009F0490"/>
    <w:rsid w:val="009F1761"/>
    <w:rsid w:val="009F1778"/>
    <w:rsid w:val="009F3BDB"/>
    <w:rsid w:val="009F3F4A"/>
    <w:rsid w:val="009F3FA2"/>
    <w:rsid w:val="009F48A8"/>
    <w:rsid w:val="009F57E4"/>
    <w:rsid w:val="009F5AC1"/>
    <w:rsid w:val="009F707D"/>
    <w:rsid w:val="00A021B9"/>
    <w:rsid w:val="00A03BB3"/>
    <w:rsid w:val="00A040D2"/>
    <w:rsid w:val="00A0456C"/>
    <w:rsid w:val="00A05DCA"/>
    <w:rsid w:val="00A112EA"/>
    <w:rsid w:val="00A1195E"/>
    <w:rsid w:val="00A12527"/>
    <w:rsid w:val="00A13129"/>
    <w:rsid w:val="00A13804"/>
    <w:rsid w:val="00A1637C"/>
    <w:rsid w:val="00A166E7"/>
    <w:rsid w:val="00A16BEE"/>
    <w:rsid w:val="00A16C5C"/>
    <w:rsid w:val="00A2161F"/>
    <w:rsid w:val="00A21809"/>
    <w:rsid w:val="00A26645"/>
    <w:rsid w:val="00A266AC"/>
    <w:rsid w:val="00A2680B"/>
    <w:rsid w:val="00A3250E"/>
    <w:rsid w:val="00A34796"/>
    <w:rsid w:val="00A34C82"/>
    <w:rsid w:val="00A376B1"/>
    <w:rsid w:val="00A40935"/>
    <w:rsid w:val="00A41B01"/>
    <w:rsid w:val="00A4275B"/>
    <w:rsid w:val="00A42C7D"/>
    <w:rsid w:val="00A43BAF"/>
    <w:rsid w:val="00A44B11"/>
    <w:rsid w:val="00A44DF8"/>
    <w:rsid w:val="00A45FC7"/>
    <w:rsid w:val="00A46C29"/>
    <w:rsid w:val="00A470E6"/>
    <w:rsid w:val="00A47D2E"/>
    <w:rsid w:val="00A50417"/>
    <w:rsid w:val="00A513D8"/>
    <w:rsid w:val="00A51C4E"/>
    <w:rsid w:val="00A524FE"/>
    <w:rsid w:val="00A53241"/>
    <w:rsid w:val="00A53B55"/>
    <w:rsid w:val="00A5412F"/>
    <w:rsid w:val="00A57E86"/>
    <w:rsid w:val="00A635E3"/>
    <w:rsid w:val="00A64930"/>
    <w:rsid w:val="00A66860"/>
    <w:rsid w:val="00A6711F"/>
    <w:rsid w:val="00A672D2"/>
    <w:rsid w:val="00A673E1"/>
    <w:rsid w:val="00A67866"/>
    <w:rsid w:val="00A74C60"/>
    <w:rsid w:val="00A7736D"/>
    <w:rsid w:val="00A77925"/>
    <w:rsid w:val="00A80444"/>
    <w:rsid w:val="00A80829"/>
    <w:rsid w:val="00A80B29"/>
    <w:rsid w:val="00A821F7"/>
    <w:rsid w:val="00A82C07"/>
    <w:rsid w:val="00A82D55"/>
    <w:rsid w:val="00A841F4"/>
    <w:rsid w:val="00A84309"/>
    <w:rsid w:val="00A84991"/>
    <w:rsid w:val="00A8613F"/>
    <w:rsid w:val="00A86B28"/>
    <w:rsid w:val="00A87326"/>
    <w:rsid w:val="00A90174"/>
    <w:rsid w:val="00A9087A"/>
    <w:rsid w:val="00A91008"/>
    <w:rsid w:val="00A91109"/>
    <w:rsid w:val="00A92691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2DC9"/>
    <w:rsid w:val="00AA38EC"/>
    <w:rsid w:val="00AA447A"/>
    <w:rsid w:val="00AA44DB"/>
    <w:rsid w:val="00AA51E0"/>
    <w:rsid w:val="00AA54D9"/>
    <w:rsid w:val="00AA6F6C"/>
    <w:rsid w:val="00AA76DF"/>
    <w:rsid w:val="00AB0771"/>
    <w:rsid w:val="00AB34EE"/>
    <w:rsid w:val="00AB3697"/>
    <w:rsid w:val="00AB42F1"/>
    <w:rsid w:val="00AB47F7"/>
    <w:rsid w:val="00AB5812"/>
    <w:rsid w:val="00AB639D"/>
    <w:rsid w:val="00AB664D"/>
    <w:rsid w:val="00AB6A80"/>
    <w:rsid w:val="00AB6C05"/>
    <w:rsid w:val="00AB6C1B"/>
    <w:rsid w:val="00AB78BC"/>
    <w:rsid w:val="00AC508F"/>
    <w:rsid w:val="00AC5212"/>
    <w:rsid w:val="00AC52EB"/>
    <w:rsid w:val="00AC60DF"/>
    <w:rsid w:val="00AC64B6"/>
    <w:rsid w:val="00AD0961"/>
    <w:rsid w:val="00AD1AA2"/>
    <w:rsid w:val="00AD1E32"/>
    <w:rsid w:val="00AD36C5"/>
    <w:rsid w:val="00AD4BED"/>
    <w:rsid w:val="00AD5E64"/>
    <w:rsid w:val="00AD6760"/>
    <w:rsid w:val="00AD69AC"/>
    <w:rsid w:val="00AD7B83"/>
    <w:rsid w:val="00AE082E"/>
    <w:rsid w:val="00AE168B"/>
    <w:rsid w:val="00AE27B8"/>
    <w:rsid w:val="00AE2F42"/>
    <w:rsid w:val="00AE54F2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AF76BB"/>
    <w:rsid w:val="00B007B5"/>
    <w:rsid w:val="00B00E08"/>
    <w:rsid w:val="00B018EC"/>
    <w:rsid w:val="00B02517"/>
    <w:rsid w:val="00B03FD3"/>
    <w:rsid w:val="00B0418E"/>
    <w:rsid w:val="00B047EA"/>
    <w:rsid w:val="00B04BF7"/>
    <w:rsid w:val="00B0562B"/>
    <w:rsid w:val="00B06F43"/>
    <w:rsid w:val="00B10CB4"/>
    <w:rsid w:val="00B1170C"/>
    <w:rsid w:val="00B11B34"/>
    <w:rsid w:val="00B12FEB"/>
    <w:rsid w:val="00B17722"/>
    <w:rsid w:val="00B17865"/>
    <w:rsid w:val="00B21E2B"/>
    <w:rsid w:val="00B22C17"/>
    <w:rsid w:val="00B22D9B"/>
    <w:rsid w:val="00B23D11"/>
    <w:rsid w:val="00B24889"/>
    <w:rsid w:val="00B24EC9"/>
    <w:rsid w:val="00B24FE7"/>
    <w:rsid w:val="00B25237"/>
    <w:rsid w:val="00B26274"/>
    <w:rsid w:val="00B263BB"/>
    <w:rsid w:val="00B26C8E"/>
    <w:rsid w:val="00B2719F"/>
    <w:rsid w:val="00B27224"/>
    <w:rsid w:val="00B302CE"/>
    <w:rsid w:val="00B30D03"/>
    <w:rsid w:val="00B31420"/>
    <w:rsid w:val="00B3391A"/>
    <w:rsid w:val="00B35497"/>
    <w:rsid w:val="00B37EA3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367"/>
    <w:rsid w:val="00B5434A"/>
    <w:rsid w:val="00B55B72"/>
    <w:rsid w:val="00B562FF"/>
    <w:rsid w:val="00B5774F"/>
    <w:rsid w:val="00B5778B"/>
    <w:rsid w:val="00B6081B"/>
    <w:rsid w:val="00B609D9"/>
    <w:rsid w:val="00B617A3"/>
    <w:rsid w:val="00B70A01"/>
    <w:rsid w:val="00B715B6"/>
    <w:rsid w:val="00B717D2"/>
    <w:rsid w:val="00B72D13"/>
    <w:rsid w:val="00B74433"/>
    <w:rsid w:val="00B75369"/>
    <w:rsid w:val="00B759DE"/>
    <w:rsid w:val="00B77BB8"/>
    <w:rsid w:val="00B80181"/>
    <w:rsid w:val="00B82058"/>
    <w:rsid w:val="00B84D40"/>
    <w:rsid w:val="00B84E76"/>
    <w:rsid w:val="00B84EF4"/>
    <w:rsid w:val="00B86033"/>
    <w:rsid w:val="00B86190"/>
    <w:rsid w:val="00B8708B"/>
    <w:rsid w:val="00B871BB"/>
    <w:rsid w:val="00B87B52"/>
    <w:rsid w:val="00B90486"/>
    <w:rsid w:val="00B90974"/>
    <w:rsid w:val="00B931C0"/>
    <w:rsid w:val="00B937A1"/>
    <w:rsid w:val="00B94807"/>
    <w:rsid w:val="00B953E8"/>
    <w:rsid w:val="00B957BE"/>
    <w:rsid w:val="00B95B7A"/>
    <w:rsid w:val="00B95DDD"/>
    <w:rsid w:val="00BA1410"/>
    <w:rsid w:val="00BA3A1C"/>
    <w:rsid w:val="00BA4E07"/>
    <w:rsid w:val="00BA5D62"/>
    <w:rsid w:val="00BA70AE"/>
    <w:rsid w:val="00BA7990"/>
    <w:rsid w:val="00BB0F33"/>
    <w:rsid w:val="00BB1E26"/>
    <w:rsid w:val="00BB2C66"/>
    <w:rsid w:val="00BB395E"/>
    <w:rsid w:val="00BB4569"/>
    <w:rsid w:val="00BB4F20"/>
    <w:rsid w:val="00BC117F"/>
    <w:rsid w:val="00BC3448"/>
    <w:rsid w:val="00BC386A"/>
    <w:rsid w:val="00BC4F19"/>
    <w:rsid w:val="00BC5F13"/>
    <w:rsid w:val="00BD0DAB"/>
    <w:rsid w:val="00BD198B"/>
    <w:rsid w:val="00BD1F1E"/>
    <w:rsid w:val="00BD2A7B"/>
    <w:rsid w:val="00BD55D6"/>
    <w:rsid w:val="00BD5CFB"/>
    <w:rsid w:val="00BD7789"/>
    <w:rsid w:val="00BE22EA"/>
    <w:rsid w:val="00BE302A"/>
    <w:rsid w:val="00BE4635"/>
    <w:rsid w:val="00BF14F1"/>
    <w:rsid w:val="00BF25EA"/>
    <w:rsid w:val="00BF2CA9"/>
    <w:rsid w:val="00BF2FD9"/>
    <w:rsid w:val="00BF362C"/>
    <w:rsid w:val="00BF38D1"/>
    <w:rsid w:val="00BF4E57"/>
    <w:rsid w:val="00BF4F5F"/>
    <w:rsid w:val="00BF6F9D"/>
    <w:rsid w:val="00C000EA"/>
    <w:rsid w:val="00C0198B"/>
    <w:rsid w:val="00C01AEE"/>
    <w:rsid w:val="00C01D8E"/>
    <w:rsid w:val="00C02B89"/>
    <w:rsid w:val="00C03979"/>
    <w:rsid w:val="00C04C73"/>
    <w:rsid w:val="00C10375"/>
    <w:rsid w:val="00C10743"/>
    <w:rsid w:val="00C10A35"/>
    <w:rsid w:val="00C12AA8"/>
    <w:rsid w:val="00C1318C"/>
    <w:rsid w:val="00C15B90"/>
    <w:rsid w:val="00C211FC"/>
    <w:rsid w:val="00C2184A"/>
    <w:rsid w:val="00C22063"/>
    <w:rsid w:val="00C22E33"/>
    <w:rsid w:val="00C25178"/>
    <w:rsid w:val="00C25185"/>
    <w:rsid w:val="00C261AA"/>
    <w:rsid w:val="00C2630D"/>
    <w:rsid w:val="00C2643A"/>
    <w:rsid w:val="00C2664C"/>
    <w:rsid w:val="00C2739E"/>
    <w:rsid w:val="00C30816"/>
    <w:rsid w:val="00C3133D"/>
    <w:rsid w:val="00C31DFF"/>
    <w:rsid w:val="00C3243E"/>
    <w:rsid w:val="00C3385A"/>
    <w:rsid w:val="00C354CC"/>
    <w:rsid w:val="00C35F11"/>
    <w:rsid w:val="00C36502"/>
    <w:rsid w:val="00C36862"/>
    <w:rsid w:val="00C44A98"/>
    <w:rsid w:val="00C450AB"/>
    <w:rsid w:val="00C4557B"/>
    <w:rsid w:val="00C45A34"/>
    <w:rsid w:val="00C45EE6"/>
    <w:rsid w:val="00C47E2E"/>
    <w:rsid w:val="00C47F7E"/>
    <w:rsid w:val="00C52A2D"/>
    <w:rsid w:val="00C53603"/>
    <w:rsid w:val="00C5596F"/>
    <w:rsid w:val="00C574EE"/>
    <w:rsid w:val="00C6028B"/>
    <w:rsid w:val="00C625DB"/>
    <w:rsid w:val="00C63B20"/>
    <w:rsid w:val="00C643D9"/>
    <w:rsid w:val="00C64DC6"/>
    <w:rsid w:val="00C64F8D"/>
    <w:rsid w:val="00C65544"/>
    <w:rsid w:val="00C66992"/>
    <w:rsid w:val="00C66D28"/>
    <w:rsid w:val="00C70CC8"/>
    <w:rsid w:val="00C72550"/>
    <w:rsid w:val="00C72CE5"/>
    <w:rsid w:val="00C73BAD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3AD"/>
    <w:rsid w:val="00C90B46"/>
    <w:rsid w:val="00C91BF6"/>
    <w:rsid w:val="00C9391F"/>
    <w:rsid w:val="00C93CE1"/>
    <w:rsid w:val="00C949DD"/>
    <w:rsid w:val="00C97D5D"/>
    <w:rsid w:val="00C97D6E"/>
    <w:rsid w:val="00CA4966"/>
    <w:rsid w:val="00CA4E84"/>
    <w:rsid w:val="00CA4F47"/>
    <w:rsid w:val="00CA51F3"/>
    <w:rsid w:val="00CA52A8"/>
    <w:rsid w:val="00CA6698"/>
    <w:rsid w:val="00CA7DF0"/>
    <w:rsid w:val="00CB0FAC"/>
    <w:rsid w:val="00CB29B8"/>
    <w:rsid w:val="00CB2D37"/>
    <w:rsid w:val="00CB6334"/>
    <w:rsid w:val="00CB6F7B"/>
    <w:rsid w:val="00CC01C4"/>
    <w:rsid w:val="00CC045C"/>
    <w:rsid w:val="00CC0765"/>
    <w:rsid w:val="00CC117C"/>
    <w:rsid w:val="00CC3A9A"/>
    <w:rsid w:val="00CC4538"/>
    <w:rsid w:val="00CC5B14"/>
    <w:rsid w:val="00CC5E1D"/>
    <w:rsid w:val="00CC660E"/>
    <w:rsid w:val="00CD1DD0"/>
    <w:rsid w:val="00CD3D12"/>
    <w:rsid w:val="00CD55B9"/>
    <w:rsid w:val="00CD7529"/>
    <w:rsid w:val="00CE28C3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CF5E26"/>
    <w:rsid w:val="00CF63C5"/>
    <w:rsid w:val="00D00525"/>
    <w:rsid w:val="00D00701"/>
    <w:rsid w:val="00D015FA"/>
    <w:rsid w:val="00D02558"/>
    <w:rsid w:val="00D043F1"/>
    <w:rsid w:val="00D0671C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342"/>
    <w:rsid w:val="00D277D6"/>
    <w:rsid w:val="00D313E4"/>
    <w:rsid w:val="00D323A4"/>
    <w:rsid w:val="00D334BF"/>
    <w:rsid w:val="00D363AD"/>
    <w:rsid w:val="00D3644E"/>
    <w:rsid w:val="00D411A6"/>
    <w:rsid w:val="00D414C1"/>
    <w:rsid w:val="00D41877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5CDB"/>
    <w:rsid w:val="00D56103"/>
    <w:rsid w:val="00D5662C"/>
    <w:rsid w:val="00D61086"/>
    <w:rsid w:val="00D6137D"/>
    <w:rsid w:val="00D61EA1"/>
    <w:rsid w:val="00D6326E"/>
    <w:rsid w:val="00D63EF4"/>
    <w:rsid w:val="00D64C4B"/>
    <w:rsid w:val="00D65E75"/>
    <w:rsid w:val="00D65E97"/>
    <w:rsid w:val="00D665F9"/>
    <w:rsid w:val="00D66E7F"/>
    <w:rsid w:val="00D67741"/>
    <w:rsid w:val="00D6775B"/>
    <w:rsid w:val="00D67D21"/>
    <w:rsid w:val="00D70141"/>
    <w:rsid w:val="00D75D58"/>
    <w:rsid w:val="00D77AFD"/>
    <w:rsid w:val="00D8030A"/>
    <w:rsid w:val="00D80556"/>
    <w:rsid w:val="00D80DF0"/>
    <w:rsid w:val="00D8164E"/>
    <w:rsid w:val="00D81C0A"/>
    <w:rsid w:val="00D81D97"/>
    <w:rsid w:val="00D82AB9"/>
    <w:rsid w:val="00D83733"/>
    <w:rsid w:val="00D83F52"/>
    <w:rsid w:val="00D8438F"/>
    <w:rsid w:val="00D848C1"/>
    <w:rsid w:val="00D857A0"/>
    <w:rsid w:val="00D874EE"/>
    <w:rsid w:val="00D91232"/>
    <w:rsid w:val="00D91AD5"/>
    <w:rsid w:val="00D91F0F"/>
    <w:rsid w:val="00D93D19"/>
    <w:rsid w:val="00D946D9"/>
    <w:rsid w:val="00D95101"/>
    <w:rsid w:val="00D952F4"/>
    <w:rsid w:val="00D95B56"/>
    <w:rsid w:val="00D96DA7"/>
    <w:rsid w:val="00DA039B"/>
    <w:rsid w:val="00DA2105"/>
    <w:rsid w:val="00DA226D"/>
    <w:rsid w:val="00DA3916"/>
    <w:rsid w:val="00DA7602"/>
    <w:rsid w:val="00DB0848"/>
    <w:rsid w:val="00DB11EA"/>
    <w:rsid w:val="00DB190F"/>
    <w:rsid w:val="00DB2025"/>
    <w:rsid w:val="00DB268E"/>
    <w:rsid w:val="00DB287C"/>
    <w:rsid w:val="00DB3FC1"/>
    <w:rsid w:val="00DB3FE8"/>
    <w:rsid w:val="00DB4158"/>
    <w:rsid w:val="00DB5102"/>
    <w:rsid w:val="00DB5C3E"/>
    <w:rsid w:val="00DB60AD"/>
    <w:rsid w:val="00DB6FFB"/>
    <w:rsid w:val="00DC076C"/>
    <w:rsid w:val="00DC1F8D"/>
    <w:rsid w:val="00DC226A"/>
    <w:rsid w:val="00DC2CF5"/>
    <w:rsid w:val="00DC2FD8"/>
    <w:rsid w:val="00DC3E15"/>
    <w:rsid w:val="00DC4366"/>
    <w:rsid w:val="00DC4DCF"/>
    <w:rsid w:val="00DC6BB7"/>
    <w:rsid w:val="00DC7D47"/>
    <w:rsid w:val="00DD1018"/>
    <w:rsid w:val="00DD12A3"/>
    <w:rsid w:val="00DD3B91"/>
    <w:rsid w:val="00DD3FAB"/>
    <w:rsid w:val="00DD471E"/>
    <w:rsid w:val="00DD5241"/>
    <w:rsid w:val="00DD534C"/>
    <w:rsid w:val="00DE14F5"/>
    <w:rsid w:val="00DE1869"/>
    <w:rsid w:val="00DE1B3F"/>
    <w:rsid w:val="00DE30BA"/>
    <w:rsid w:val="00DE36CF"/>
    <w:rsid w:val="00DE571D"/>
    <w:rsid w:val="00DF02D8"/>
    <w:rsid w:val="00DF1E36"/>
    <w:rsid w:val="00DF369F"/>
    <w:rsid w:val="00DF3EA2"/>
    <w:rsid w:val="00DF5310"/>
    <w:rsid w:val="00DF718E"/>
    <w:rsid w:val="00DF7965"/>
    <w:rsid w:val="00E00640"/>
    <w:rsid w:val="00E00A95"/>
    <w:rsid w:val="00E01782"/>
    <w:rsid w:val="00E017FB"/>
    <w:rsid w:val="00E01B0D"/>
    <w:rsid w:val="00E03287"/>
    <w:rsid w:val="00E04560"/>
    <w:rsid w:val="00E062BB"/>
    <w:rsid w:val="00E12099"/>
    <w:rsid w:val="00E14232"/>
    <w:rsid w:val="00E144F7"/>
    <w:rsid w:val="00E15EF7"/>
    <w:rsid w:val="00E16C40"/>
    <w:rsid w:val="00E20084"/>
    <w:rsid w:val="00E207CF"/>
    <w:rsid w:val="00E21F99"/>
    <w:rsid w:val="00E24171"/>
    <w:rsid w:val="00E24B9E"/>
    <w:rsid w:val="00E27348"/>
    <w:rsid w:val="00E2763A"/>
    <w:rsid w:val="00E30CD0"/>
    <w:rsid w:val="00E31E06"/>
    <w:rsid w:val="00E345D8"/>
    <w:rsid w:val="00E37B86"/>
    <w:rsid w:val="00E40C18"/>
    <w:rsid w:val="00E412EB"/>
    <w:rsid w:val="00E41860"/>
    <w:rsid w:val="00E4226C"/>
    <w:rsid w:val="00E426CE"/>
    <w:rsid w:val="00E42CA7"/>
    <w:rsid w:val="00E4360C"/>
    <w:rsid w:val="00E4616C"/>
    <w:rsid w:val="00E47125"/>
    <w:rsid w:val="00E47FAC"/>
    <w:rsid w:val="00E5031B"/>
    <w:rsid w:val="00E5199F"/>
    <w:rsid w:val="00E519BF"/>
    <w:rsid w:val="00E528BB"/>
    <w:rsid w:val="00E52A0D"/>
    <w:rsid w:val="00E544F3"/>
    <w:rsid w:val="00E54F64"/>
    <w:rsid w:val="00E56B44"/>
    <w:rsid w:val="00E6001F"/>
    <w:rsid w:val="00E60EA0"/>
    <w:rsid w:val="00E622EF"/>
    <w:rsid w:val="00E624BA"/>
    <w:rsid w:val="00E649B1"/>
    <w:rsid w:val="00E66097"/>
    <w:rsid w:val="00E67AA1"/>
    <w:rsid w:val="00E70214"/>
    <w:rsid w:val="00E722DF"/>
    <w:rsid w:val="00E7263B"/>
    <w:rsid w:val="00E729C1"/>
    <w:rsid w:val="00E7393E"/>
    <w:rsid w:val="00E75B42"/>
    <w:rsid w:val="00E76DC3"/>
    <w:rsid w:val="00E76FC4"/>
    <w:rsid w:val="00E77E0F"/>
    <w:rsid w:val="00E80637"/>
    <w:rsid w:val="00E81CD9"/>
    <w:rsid w:val="00E82EFD"/>
    <w:rsid w:val="00E833E2"/>
    <w:rsid w:val="00E85AF2"/>
    <w:rsid w:val="00E85C14"/>
    <w:rsid w:val="00E8605C"/>
    <w:rsid w:val="00E86916"/>
    <w:rsid w:val="00E907BA"/>
    <w:rsid w:val="00E90F1F"/>
    <w:rsid w:val="00E91F79"/>
    <w:rsid w:val="00E9226A"/>
    <w:rsid w:val="00E9483A"/>
    <w:rsid w:val="00E9732A"/>
    <w:rsid w:val="00E97782"/>
    <w:rsid w:val="00E977D9"/>
    <w:rsid w:val="00E97968"/>
    <w:rsid w:val="00EA0935"/>
    <w:rsid w:val="00EA233B"/>
    <w:rsid w:val="00EA270D"/>
    <w:rsid w:val="00EA5F38"/>
    <w:rsid w:val="00EA638D"/>
    <w:rsid w:val="00EA7436"/>
    <w:rsid w:val="00EA7461"/>
    <w:rsid w:val="00EA78DC"/>
    <w:rsid w:val="00EB0BB1"/>
    <w:rsid w:val="00EB127F"/>
    <w:rsid w:val="00EB1DB6"/>
    <w:rsid w:val="00EB3A0E"/>
    <w:rsid w:val="00EB6859"/>
    <w:rsid w:val="00EC0D8E"/>
    <w:rsid w:val="00EC3175"/>
    <w:rsid w:val="00EC3AF4"/>
    <w:rsid w:val="00EC4178"/>
    <w:rsid w:val="00EC4458"/>
    <w:rsid w:val="00EC460B"/>
    <w:rsid w:val="00EC49DA"/>
    <w:rsid w:val="00EC586E"/>
    <w:rsid w:val="00EC5C94"/>
    <w:rsid w:val="00EC6BC4"/>
    <w:rsid w:val="00EC70C2"/>
    <w:rsid w:val="00EC753B"/>
    <w:rsid w:val="00ED07E1"/>
    <w:rsid w:val="00ED0938"/>
    <w:rsid w:val="00ED0A6C"/>
    <w:rsid w:val="00ED0B9C"/>
    <w:rsid w:val="00ED13E0"/>
    <w:rsid w:val="00ED3A36"/>
    <w:rsid w:val="00ED3BFB"/>
    <w:rsid w:val="00ED4807"/>
    <w:rsid w:val="00ED6F34"/>
    <w:rsid w:val="00ED732D"/>
    <w:rsid w:val="00ED7620"/>
    <w:rsid w:val="00EE3018"/>
    <w:rsid w:val="00EE57ED"/>
    <w:rsid w:val="00EE5833"/>
    <w:rsid w:val="00EF13E5"/>
    <w:rsid w:val="00EF2F4F"/>
    <w:rsid w:val="00EF43B2"/>
    <w:rsid w:val="00EF5581"/>
    <w:rsid w:val="00EF6333"/>
    <w:rsid w:val="00EF6942"/>
    <w:rsid w:val="00EF6C12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134E"/>
    <w:rsid w:val="00F1282C"/>
    <w:rsid w:val="00F12ED7"/>
    <w:rsid w:val="00F13B5B"/>
    <w:rsid w:val="00F14E86"/>
    <w:rsid w:val="00F16223"/>
    <w:rsid w:val="00F170B4"/>
    <w:rsid w:val="00F20E25"/>
    <w:rsid w:val="00F22F88"/>
    <w:rsid w:val="00F237BE"/>
    <w:rsid w:val="00F24370"/>
    <w:rsid w:val="00F25516"/>
    <w:rsid w:val="00F270BE"/>
    <w:rsid w:val="00F30C48"/>
    <w:rsid w:val="00F31426"/>
    <w:rsid w:val="00F330F5"/>
    <w:rsid w:val="00F334BE"/>
    <w:rsid w:val="00F340F7"/>
    <w:rsid w:val="00F34E87"/>
    <w:rsid w:val="00F35CD7"/>
    <w:rsid w:val="00F36E04"/>
    <w:rsid w:val="00F37A27"/>
    <w:rsid w:val="00F37B95"/>
    <w:rsid w:val="00F40E5F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633"/>
    <w:rsid w:val="00F72956"/>
    <w:rsid w:val="00F74850"/>
    <w:rsid w:val="00F75C90"/>
    <w:rsid w:val="00F8039E"/>
    <w:rsid w:val="00F8095F"/>
    <w:rsid w:val="00F838DB"/>
    <w:rsid w:val="00F847B5"/>
    <w:rsid w:val="00F85D3B"/>
    <w:rsid w:val="00F860B8"/>
    <w:rsid w:val="00F86C4A"/>
    <w:rsid w:val="00F87CF5"/>
    <w:rsid w:val="00F90F3A"/>
    <w:rsid w:val="00F90F84"/>
    <w:rsid w:val="00F93910"/>
    <w:rsid w:val="00F94CE7"/>
    <w:rsid w:val="00F9681C"/>
    <w:rsid w:val="00F97C9B"/>
    <w:rsid w:val="00FA0EDB"/>
    <w:rsid w:val="00FA140A"/>
    <w:rsid w:val="00FA1995"/>
    <w:rsid w:val="00FA1E6D"/>
    <w:rsid w:val="00FA3F7D"/>
    <w:rsid w:val="00FA4F1D"/>
    <w:rsid w:val="00FA50A4"/>
    <w:rsid w:val="00FA60FA"/>
    <w:rsid w:val="00FA65B8"/>
    <w:rsid w:val="00FB0003"/>
    <w:rsid w:val="00FB0D50"/>
    <w:rsid w:val="00FB3154"/>
    <w:rsid w:val="00FB3D77"/>
    <w:rsid w:val="00FB3E84"/>
    <w:rsid w:val="00FB412F"/>
    <w:rsid w:val="00FB4205"/>
    <w:rsid w:val="00FB446C"/>
    <w:rsid w:val="00FB7E6A"/>
    <w:rsid w:val="00FC1EBD"/>
    <w:rsid w:val="00FC3626"/>
    <w:rsid w:val="00FC4092"/>
    <w:rsid w:val="00FC4604"/>
    <w:rsid w:val="00FC4F69"/>
    <w:rsid w:val="00FC4F93"/>
    <w:rsid w:val="00FC5487"/>
    <w:rsid w:val="00FC5C99"/>
    <w:rsid w:val="00FC7770"/>
    <w:rsid w:val="00FD1580"/>
    <w:rsid w:val="00FD1B63"/>
    <w:rsid w:val="00FD4FCB"/>
    <w:rsid w:val="00FD512E"/>
    <w:rsid w:val="00FD5BBA"/>
    <w:rsid w:val="00FD5DC1"/>
    <w:rsid w:val="00FD5F45"/>
    <w:rsid w:val="00FD7770"/>
    <w:rsid w:val="00FE0500"/>
    <w:rsid w:val="00FE1757"/>
    <w:rsid w:val="00FE5A1C"/>
    <w:rsid w:val="00FE606F"/>
    <w:rsid w:val="00FE70EE"/>
    <w:rsid w:val="00FE710B"/>
    <w:rsid w:val="00FE72B1"/>
    <w:rsid w:val="00FF202A"/>
    <w:rsid w:val="00FF2566"/>
    <w:rsid w:val="00FF3665"/>
    <w:rsid w:val="00FF555B"/>
    <w:rsid w:val="00FF5E29"/>
    <w:rsid w:val="2D73493E"/>
    <w:rsid w:val="443ACF15"/>
    <w:rsid w:val="4B6897BC"/>
    <w:rsid w:val="5C759E83"/>
    <w:rsid w:val="6A26C667"/>
    <w:rsid w:val="7846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5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4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character" w:customStyle="1" w:styleId="normaltextrun">
    <w:name w:val="normaltextrun"/>
    <w:basedOn w:val="Privzetapisavaodstavka"/>
    <w:rsid w:val="00EC3AF4"/>
  </w:style>
  <w:style w:type="paragraph" w:styleId="Telobesedila2">
    <w:name w:val="Body Text 2"/>
    <w:basedOn w:val="Navaden"/>
    <w:link w:val="Telobesedila2Znak"/>
    <w:semiHidden/>
    <w:unhideWhenUsed/>
    <w:rsid w:val="00C10743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C10743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1B964E91899A4A80A2BC9ADA93B9BA" ma:contentTypeVersion="10" ma:contentTypeDescription="Ustvari nov dokument." ma:contentTypeScope="" ma:versionID="f5ec18adf7087d6fbe5cacda19d41868">
  <xsd:schema xmlns:xsd="http://www.w3.org/2001/XMLSchema" xmlns:xs="http://www.w3.org/2001/XMLSchema" xmlns:p="http://schemas.microsoft.com/office/2006/metadata/properties" xmlns:ns2="b7c44f09-8442-4fe9-ad1e-7a56383ff96f" xmlns:ns3="5be16999-3374-4dbd-8c9c-6a2049195f06" targetNamespace="http://schemas.microsoft.com/office/2006/metadata/properties" ma:root="true" ma:fieldsID="9cf0cba02658a8c77f784aede278bcec" ns2:_="" ns3:_="">
    <xsd:import namespace="b7c44f09-8442-4fe9-ad1e-7a56383ff96f"/>
    <xsd:import namespace="5be16999-3374-4dbd-8c9c-6a2049195f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c44f09-8442-4fe9-ad1e-7a56383ff9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e16999-3374-4dbd-8c9c-6a2049195f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aa1f785-a0b4-47e2-821a-64840db11e8f}" ma:internalName="TaxCatchAll" ma:showField="CatchAllData" ma:web="5be16999-3374-4dbd-8c9c-6a2049195f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c44f09-8442-4fe9-ad1e-7a56383ff96f">
      <Terms xmlns="http://schemas.microsoft.com/office/infopath/2007/PartnerControls"/>
    </lcf76f155ced4ddcb4097134ff3c332f>
    <TaxCatchAll xmlns="5be16999-3374-4dbd-8c9c-6a2049195f0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471756-89BD-465F-BC2B-C6C304F8AA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c44f09-8442-4fe9-ad1e-7a56383ff96f"/>
    <ds:schemaRef ds:uri="5be16999-3374-4dbd-8c9c-6a2049195f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0B97E86-22A9-4091-A749-2598EF7DB48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81745E7-149B-4897-81FD-7C1E0FA69EF8}">
  <ds:schemaRefs>
    <ds:schemaRef ds:uri="http://schemas.microsoft.com/office/2006/metadata/properties"/>
    <ds:schemaRef ds:uri="http://schemas.microsoft.com/office/infopath/2007/PartnerControls"/>
    <ds:schemaRef ds:uri="b7c44f09-8442-4fe9-ad1e-7a56383ff96f"/>
    <ds:schemaRef ds:uri="5be16999-3374-4dbd-8c9c-6a2049195f06"/>
  </ds:schemaRefs>
</ds:datastoreItem>
</file>

<file path=customXml/itemProps4.xml><?xml version="1.0" encoding="utf-8"?>
<ds:datastoreItem xmlns:ds="http://schemas.openxmlformats.org/officeDocument/2006/customXml" ds:itemID="{99897C69-0256-4FF2-A434-AEE9BB53F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11</TotalTime>
  <Pages>1</Pages>
  <Words>508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11</cp:revision>
  <cp:lastPrinted>2023-12-08T07:57:00Z</cp:lastPrinted>
  <dcterms:created xsi:type="dcterms:W3CDTF">2025-01-08T10:00:00Z</dcterms:created>
  <dcterms:modified xsi:type="dcterms:W3CDTF">2025-05-15T15:47:00Z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0x010100781B964E91899A4A80A2BC9ADA93B9BA</vt:lpwstr>
  </property>
</Properties>
</file>